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3BAB" w14:textId="250ABC5C" w:rsidR="006D09F8" w:rsidRPr="00702A88" w:rsidRDefault="00AC19A2" w:rsidP="006D09F8">
      <w:pPr>
        <w:pStyle w:val="3GPPHeader"/>
      </w:pPr>
      <w:r w:rsidRPr="008B0E22">
        <w:t>3GPP RAN WG Meeting #</w:t>
      </w:r>
      <w:r w:rsidR="00637B9D">
        <w:t>102</w:t>
      </w:r>
      <w:r w:rsidRPr="008B0E22">
        <w:tab/>
      </w:r>
      <w:r w:rsidR="00D009B3" w:rsidRPr="00D009B3">
        <w:t>R</w:t>
      </w:r>
      <w:r w:rsidR="00CB1418">
        <w:t>P</w:t>
      </w:r>
      <w:r w:rsidR="00D009B3" w:rsidRPr="00D009B3">
        <w:t>-</w:t>
      </w:r>
      <w:r w:rsidR="00637B9D" w:rsidRPr="00D009B3">
        <w:t>23</w:t>
      </w:r>
      <w:r w:rsidR="00144FBD">
        <w:t>3397</w:t>
      </w:r>
      <w:r w:rsidRPr="008B0E22">
        <w:br/>
      </w:r>
      <w:r w:rsidR="00637B9D">
        <w:rPr>
          <w:rFonts w:eastAsia="SimSun"/>
          <w:noProof/>
          <w:lang w:eastAsia="en-US"/>
        </w:rPr>
        <w:t>Edinburgh</w:t>
      </w:r>
      <w:r w:rsidR="00637B9D" w:rsidRPr="00687657">
        <w:rPr>
          <w:rFonts w:eastAsia="SimSun"/>
          <w:noProof/>
          <w:lang w:eastAsia="en-US"/>
        </w:rPr>
        <w:t xml:space="preserve">, </w:t>
      </w:r>
      <w:r w:rsidR="00637B9D">
        <w:rPr>
          <w:rFonts w:eastAsia="SimSun"/>
          <w:noProof/>
          <w:lang w:eastAsia="en-US"/>
        </w:rPr>
        <w:t>Scotland</w:t>
      </w:r>
      <w:r w:rsidR="00637B9D" w:rsidRPr="00687657">
        <w:rPr>
          <w:rFonts w:eastAsia="SimSun"/>
          <w:noProof/>
          <w:lang w:eastAsia="en-US"/>
        </w:rPr>
        <w:t xml:space="preserve">, </w:t>
      </w:r>
      <w:r w:rsidR="00637B9D">
        <w:rPr>
          <w:rFonts w:eastAsia="SimSun"/>
          <w:noProof/>
          <w:lang w:eastAsia="en-US"/>
        </w:rPr>
        <w:t>Dec</w:t>
      </w:r>
      <w:r w:rsidR="00637B9D" w:rsidRPr="00687657">
        <w:rPr>
          <w:rFonts w:eastAsia="SimSun"/>
          <w:noProof/>
          <w:lang w:eastAsia="en-US"/>
        </w:rPr>
        <w:t>ember 11-15, 2023</w:t>
      </w:r>
      <w:r w:rsidR="006D09F8">
        <w:tab/>
      </w:r>
    </w:p>
    <w:p w14:paraId="4AC909A1" w14:textId="67CCB5E0" w:rsidR="00CA180F" w:rsidRPr="00A461F9" w:rsidRDefault="00CA180F" w:rsidP="00CA180F">
      <w:pPr>
        <w:pStyle w:val="3GPPHeader"/>
        <w:rPr>
          <w:sz w:val="22"/>
          <w:szCs w:val="22"/>
          <w:lang w:val="en-US"/>
        </w:rPr>
      </w:pPr>
      <w:r w:rsidRPr="00A461F9">
        <w:rPr>
          <w:sz w:val="22"/>
          <w:szCs w:val="22"/>
          <w:lang w:val="en-US"/>
        </w:rPr>
        <w:t>Agenda Item:</w:t>
      </w:r>
      <w:r w:rsidRPr="00A461F9">
        <w:rPr>
          <w:sz w:val="22"/>
          <w:szCs w:val="22"/>
          <w:lang w:val="en-US"/>
        </w:rPr>
        <w:tab/>
      </w:r>
      <w:r w:rsidR="00637B9D">
        <w:rPr>
          <w:sz w:val="22"/>
          <w:szCs w:val="22"/>
          <w:lang w:val="en-US"/>
        </w:rPr>
        <w:t>9.1.1.3</w:t>
      </w:r>
    </w:p>
    <w:p w14:paraId="1D833EA8" w14:textId="77777777" w:rsidR="00CA180F" w:rsidRPr="00A461F9" w:rsidRDefault="00CA180F" w:rsidP="00CA180F">
      <w:pPr>
        <w:pStyle w:val="3GPPHeader"/>
        <w:rPr>
          <w:sz w:val="22"/>
          <w:szCs w:val="22"/>
          <w:lang w:val="en-US"/>
        </w:rPr>
      </w:pPr>
      <w:r w:rsidRPr="00A461F9">
        <w:rPr>
          <w:sz w:val="22"/>
          <w:szCs w:val="22"/>
          <w:lang w:val="en-US"/>
        </w:rPr>
        <w:t>Source:</w:t>
      </w:r>
      <w:r w:rsidRPr="00A461F9">
        <w:rPr>
          <w:sz w:val="22"/>
          <w:szCs w:val="22"/>
          <w:lang w:val="en-US"/>
        </w:rPr>
        <w:tab/>
        <w:t>InterDigital</w:t>
      </w:r>
    </w:p>
    <w:p w14:paraId="4F076C5A" w14:textId="539F63A8" w:rsidR="000F5D25" w:rsidRPr="0056425C" w:rsidRDefault="00CA180F" w:rsidP="000F5D25">
      <w:pPr>
        <w:pStyle w:val="3GPPHeader"/>
        <w:jc w:val="left"/>
        <w:rPr>
          <w:color w:val="000000"/>
          <w:sz w:val="22"/>
          <w:szCs w:val="22"/>
          <w:lang w:val="en-US"/>
        </w:rPr>
      </w:pPr>
      <w:r w:rsidRPr="004A1A95">
        <w:rPr>
          <w:sz w:val="22"/>
          <w:szCs w:val="22"/>
        </w:rPr>
        <w:t>Title:</w:t>
      </w:r>
      <w:r w:rsidRPr="004A1A95">
        <w:rPr>
          <w:sz w:val="22"/>
          <w:szCs w:val="22"/>
        </w:rPr>
        <w:tab/>
      </w:r>
      <w:r w:rsidR="001D1EAF">
        <w:rPr>
          <w:sz w:val="22"/>
          <w:szCs w:val="22"/>
        </w:rPr>
        <w:t xml:space="preserve">Duplex Evolution </w:t>
      </w:r>
      <w:r w:rsidR="00354719">
        <w:rPr>
          <w:sz w:val="22"/>
          <w:szCs w:val="22"/>
        </w:rPr>
        <w:t>for Rel-19</w:t>
      </w:r>
    </w:p>
    <w:p w14:paraId="6AD490CF" w14:textId="77777777"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6683588C" w14:textId="44CC6873" w:rsidR="00A461F9" w:rsidRDefault="00A461F9" w:rsidP="00340B4E">
      <w:pPr>
        <w:spacing w:before="240"/>
      </w:pPr>
      <w:r>
        <w:t xml:space="preserve">Duplex evolution has been thoroughly studied in Rel-18 </w:t>
      </w:r>
      <w:r w:rsidR="00915E01">
        <w:t xml:space="preserve">[1] </w:t>
      </w:r>
      <w:r>
        <w:t xml:space="preserve">to </w:t>
      </w:r>
      <w:r w:rsidRPr="00A461F9">
        <w:t>improv</w:t>
      </w:r>
      <w:r>
        <w:t>e</w:t>
      </w:r>
      <w:r w:rsidRPr="00A461F9">
        <w:t xml:space="preserve"> conventional TDD operation by enhancing UL coverage, improving capacity, reducing latency, and so forth. The conventional TDD is based on splitting the time domain between the uplink and downlink in a gNB perspective. In </w:t>
      </w:r>
      <w:r>
        <w:t>the duplex evolution study item for Rel-18</w:t>
      </w:r>
      <w:r w:rsidRPr="00A461F9">
        <w:t>, the feasibility of allowing subband non-overlapping full duplex (SBFD)</w:t>
      </w:r>
      <w:r w:rsidR="001F14FB" w:rsidRPr="00A461F9">
        <w:t xml:space="preserve">, </w:t>
      </w:r>
      <w:r w:rsidR="001F14FB">
        <w:t>as illustrated in Figure 1,</w:t>
      </w:r>
      <w:r w:rsidRPr="00A461F9">
        <w:t xml:space="preserve"> at the gNB within a conventional TDD band </w:t>
      </w:r>
      <w:r>
        <w:t>has been</w:t>
      </w:r>
      <w:r w:rsidRPr="00A461F9">
        <w:t xml:space="preserve"> investigated, while UE is operating with a half-duplex (HD).</w:t>
      </w:r>
      <w:r>
        <w:t xml:space="preserve"> </w:t>
      </w:r>
      <w:r w:rsidRPr="00A461F9">
        <w:t xml:space="preserve">The realization of SBFD is subject to resolving the key challenges raised due to cross-layer interferences (CLI). In an SBFD (or dynamic/flexible TDD) framework, a potential aggressor cell may switch from UL to DL or vice-versa, causing CLI on potential victim gNBs and UEs. In UL-to-DL CLI, the UL transmission from aggressor UEs may cause directional CLI at the victim UEs, </w:t>
      </w:r>
      <w:r w:rsidR="001F14FB">
        <w:t>as shown in Figure 2</w:t>
      </w:r>
      <w:r w:rsidRPr="00A461F9">
        <w:t>. The CLI can be measured at both the victim and/or aggressor UEs.</w:t>
      </w:r>
    </w:p>
    <w:p w14:paraId="770BB9CE" w14:textId="77777777" w:rsidR="00A461F9" w:rsidRPr="00395AB7" w:rsidRDefault="00A461F9" w:rsidP="00A461F9">
      <w:pPr>
        <w:spacing w:after="0"/>
        <w:jc w:val="center"/>
      </w:pPr>
      <w:r w:rsidRPr="00395AB7">
        <w:rPr>
          <w:noProof/>
        </w:rPr>
        <w:drawing>
          <wp:inline distT="0" distB="0" distL="0" distR="0" wp14:anchorId="56DB496D" wp14:editId="2A678967">
            <wp:extent cx="3400075" cy="817493"/>
            <wp:effectExtent l="0" t="0" r="0" b="0"/>
            <wp:docPr id="2"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ab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50204" cy="829546"/>
                    </a:xfrm>
                    <a:prstGeom prst="rect">
                      <a:avLst/>
                    </a:prstGeom>
                  </pic:spPr>
                </pic:pic>
              </a:graphicData>
            </a:graphic>
          </wp:inline>
        </w:drawing>
      </w:r>
    </w:p>
    <w:p w14:paraId="17E40235" w14:textId="6A7C9B12" w:rsidR="00A461F9" w:rsidRDefault="00A461F9" w:rsidP="00A461F9">
      <w:pPr>
        <w:spacing w:after="0"/>
        <w:jc w:val="center"/>
      </w:pPr>
      <w:r w:rsidRPr="00395AB7">
        <w:t>Fig</w:t>
      </w:r>
      <w:r>
        <w:t>ure</w:t>
      </w:r>
      <w:r w:rsidRPr="00395AB7">
        <w:t xml:space="preserve"> 1</w:t>
      </w:r>
      <w:r>
        <w:t>.</w:t>
      </w:r>
      <w:r w:rsidRPr="00395AB7">
        <w:t xml:space="preserve"> Example of SBFD configuration in TDD framework</w:t>
      </w:r>
    </w:p>
    <w:p w14:paraId="3672F229" w14:textId="77777777" w:rsidR="00A461F9" w:rsidRPr="00395AB7" w:rsidRDefault="00A461F9" w:rsidP="00A461F9">
      <w:pPr>
        <w:spacing w:after="0"/>
        <w:jc w:val="center"/>
      </w:pPr>
    </w:p>
    <w:p w14:paraId="21357429" w14:textId="77777777" w:rsidR="00A461F9" w:rsidRDefault="00A461F9" w:rsidP="00A461F9">
      <w:pPr>
        <w:pStyle w:val="ListParagraph"/>
        <w:spacing w:line="259" w:lineRule="auto"/>
        <w:ind w:left="0"/>
        <w:jc w:val="center"/>
      </w:pPr>
      <w:r w:rsidRPr="005A3422">
        <w:rPr>
          <w:noProof/>
        </w:rPr>
        <w:drawing>
          <wp:inline distT="0" distB="0" distL="0" distR="0" wp14:anchorId="5A947DE6" wp14:editId="7C9FA044">
            <wp:extent cx="4251027" cy="1278033"/>
            <wp:effectExtent l="0" t="0" r="0" b="0"/>
            <wp:docPr id="13" name="Picture 1" descr="A picture containing screenshot, diagram, circle, line&#10;&#10;Description automatically generated">
              <a:extLst xmlns:a="http://schemas.openxmlformats.org/drawingml/2006/main">
                <a:ext uri="{FF2B5EF4-FFF2-40B4-BE49-F238E27FC236}">
                  <a16:creationId xmlns:a16="http://schemas.microsoft.com/office/drawing/2014/main" id="{26E75687-5306-46D2-9CD7-7DD55AB391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descr="A picture containing screenshot, diagram, circle, line&#10;&#10;Description automatically generated">
                      <a:extLst>
                        <a:ext uri="{FF2B5EF4-FFF2-40B4-BE49-F238E27FC236}">
                          <a16:creationId xmlns:a16="http://schemas.microsoft.com/office/drawing/2014/main" id="{26E75687-5306-46D2-9CD7-7DD55AB39193}"/>
                        </a:ext>
                      </a:extLst>
                    </pic:cNvPr>
                    <pic:cNvPicPr>
                      <a:picLocks noChangeAspect="1" noChangeArrowheads="1"/>
                    </pic:cNvPicPr>
                  </pic:nvPicPr>
                  <pic:blipFill>
                    <a:blip r:embed="rId13" cstate="print">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4422686" cy="1329641"/>
                    </a:xfrm>
                    <a:prstGeom prst="rect">
                      <a:avLst/>
                    </a:prstGeom>
                    <a:noFill/>
                  </pic:spPr>
                </pic:pic>
              </a:graphicData>
            </a:graphic>
          </wp:inline>
        </w:drawing>
      </w:r>
    </w:p>
    <w:p w14:paraId="1AB6189F" w14:textId="1EA7B763" w:rsidR="00A461F9" w:rsidRPr="00A461F9" w:rsidRDefault="00A461F9" w:rsidP="00A461F9">
      <w:pPr>
        <w:spacing w:after="0"/>
        <w:jc w:val="center"/>
      </w:pPr>
      <w:bookmarkStart w:id="0" w:name="_Ref98824757"/>
      <w:r w:rsidRPr="00A461F9">
        <w:t>Figure 2</w:t>
      </w:r>
      <w:bookmarkEnd w:id="0"/>
      <w:r w:rsidRPr="00A461F9">
        <w:t xml:space="preserve">. Cross Layer Interference (CLI), inter-gNBs and inter-UEs </w:t>
      </w:r>
    </w:p>
    <w:p w14:paraId="53BBBA7E" w14:textId="6BD4BD6B" w:rsidR="00904D5B" w:rsidRDefault="001F14FB" w:rsidP="00A461F9">
      <w:pPr>
        <w:spacing w:before="240"/>
      </w:pPr>
      <w:r>
        <w:t xml:space="preserve">As some of outcomes from Rel-18 study on duplex evolution, it has been observed in RAN1 that </w:t>
      </w:r>
      <w:r w:rsidR="00904D5B">
        <w:t>for a</w:t>
      </w:r>
      <w:r w:rsidR="004E2A84">
        <w:t>n indoor SBFD</w:t>
      </w:r>
      <w:r w:rsidR="00904D5B">
        <w:t xml:space="preserve"> scenario </w:t>
      </w:r>
      <w:r w:rsidR="004E2A84">
        <w:t xml:space="preserve">in FR1 </w:t>
      </w:r>
      <w:r w:rsidR="00904D5B">
        <w:t xml:space="preserve">with small packet size, </w:t>
      </w:r>
      <w:r w:rsidR="00904D5B" w:rsidRPr="00904D5B">
        <w:t>semi-static SBFD achieves significantly higher mean and 5% UL Average-UPT than legacy TDD for all load levels, where the gain at least comes from more UL transmission opportunities for semi-static SBFD compared to legacy TDD</w:t>
      </w:r>
      <w:r w:rsidR="00904D5B">
        <w:t>. Also</w:t>
      </w:r>
      <w:r w:rsidR="00904D5B" w:rsidRPr="00904D5B">
        <w:t xml:space="preserve">, </w:t>
      </w:r>
      <w:r w:rsidR="00904D5B">
        <w:t xml:space="preserve">the </w:t>
      </w:r>
      <w:r w:rsidR="00904D5B" w:rsidRPr="00904D5B">
        <w:t>semi-static SBFD achieves higher mean and 5% DL Average-UPT than legacy TDD for all load levels, where the gain at least comes from more DL transmission opportunities for semi-static SBFD compared to legacy TDD.</w:t>
      </w:r>
      <w:r w:rsidR="004E2A84">
        <w:t xml:space="preserve"> To further optimize the system performance w.r.t. CLI impacts, one of </w:t>
      </w:r>
      <w:r w:rsidR="009B083E">
        <w:t>observations</w:t>
      </w:r>
      <w:r w:rsidR="004E2A84">
        <w:t xml:space="preserve"> </w:t>
      </w:r>
      <w:r w:rsidR="009B083E">
        <w:t xml:space="preserve">made </w:t>
      </w:r>
      <w:r w:rsidR="004E2A84">
        <w:t>by RAN1 is that the layer-1/2</w:t>
      </w:r>
      <w:r w:rsidR="00045788">
        <w:t xml:space="preserve"> (L1/L2)</w:t>
      </w:r>
      <w:r w:rsidR="004E2A84">
        <w:t xml:space="preserve"> based UE-to-UE CLI measurement can be optimized for short-term interference measurement and for low latency, </w:t>
      </w:r>
      <w:r w:rsidR="00C72FE5">
        <w:t>and</w:t>
      </w:r>
      <w:r w:rsidR="004E2A84">
        <w:t xml:space="preserve"> the corresponding reporting can facilitate gNB to adjust UE scheduling for inter-UE CLI reduction.</w:t>
      </w:r>
    </w:p>
    <w:p w14:paraId="3C91BF21" w14:textId="77777777" w:rsidR="00F901B6" w:rsidRDefault="00F901B6" w:rsidP="00A461F9">
      <w:pPr>
        <w:spacing w:before="240"/>
      </w:pPr>
      <w:r>
        <w:t>Based on such observations from the Rel-18 study and discussions for Rel-19 work scope, the following was noted in Chair’s summary [2]:</w:t>
      </w:r>
    </w:p>
    <w:tbl>
      <w:tblPr>
        <w:tblStyle w:val="TableGrid"/>
        <w:tblW w:w="0" w:type="auto"/>
        <w:tblLook w:val="04A0" w:firstRow="1" w:lastRow="0" w:firstColumn="1" w:lastColumn="0" w:noHBand="0" w:noVBand="1"/>
      </w:tblPr>
      <w:tblGrid>
        <w:gridCol w:w="9629"/>
      </w:tblGrid>
      <w:tr w:rsidR="00F901B6" w14:paraId="33E5CCC3" w14:textId="77777777" w:rsidTr="00F901B6">
        <w:tc>
          <w:tcPr>
            <w:tcW w:w="9629" w:type="dxa"/>
          </w:tcPr>
          <w:p w14:paraId="154B3714" w14:textId="2A9D5D20" w:rsidR="00F901B6" w:rsidRDefault="00F901B6" w:rsidP="00F901B6">
            <w:pPr>
              <w:pStyle w:val="ListParagraph"/>
              <w:numPr>
                <w:ilvl w:val="0"/>
                <w:numId w:val="44"/>
              </w:numPr>
            </w:pPr>
            <w:r w:rsidRPr="00F901B6">
              <w:t>Normative work is expected after the successful completion of the Rel-18 SI</w:t>
            </w:r>
          </w:p>
          <w:p w14:paraId="790F1454" w14:textId="77777777" w:rsidR="00F901B6" w:rsidRPr="00F901B6" w:rsidRDefault="00F901B6" w:rsidP="00F901B6">
            <w:pPr>
              <w:pStyle w:val="ListParagraph"/>
              <w:numPr>
                <w:ilvl w:val="1"/>
                <w:numId w:val="44"/>
              </w:numPr>
            </w:pPr>
            <w:r w:rsidRPr="00F901B6">
              <w:lastRenderedPageBreak/>
              <w:t xml:space="preserve">Expect to focus on non-overlapped Sub-band Full-Duplex (SBFD) at gNB and cross-link-interference (CLI) related areas, based on the study </w:t>
            </w:r>
            <w:proofErr w:type="gramStart"/>
            <w:r w:rsidRPr="00F901B6">
              <w:t>outcome</w:t>
            </w:r>
            <w:proofErr w:type="gramEnd"/>
          </w:p>
          <w:p w14:paraId="2B7C8489" w14:textId="0AD261CA" w:rsidR="00F901B6" w:rsidRDefault="00F901B6" w:rsidP="00F901B6">
            <w:pPr>
              <w:pStyle w:val="ListParagraph"/>
              <w:numPr>
                <w:ilvl w:val="0"/>
                <w:numId w:val="44"/>
              </w:numPr>
            </w:pPr>
            <w:r w:rsidRPr="00F901B6">
              <w:t>Is there a strong need to have a parallel study extending to other cases?</w:t>
            </w:r>
          </w:p>
          <w:p w14:paraId="3F9E3862" w14:textId="0DE5059B" w:rsidR="00F901B6" w:rsidRDefault="00F901B6" w:rsidP="00144FBD">
            <w:pPr>
              <w:pStyle w:val="ListParagraph"/>
              <w:numPr>
                <w:ilvl w:val="1"/>
                <w:numId w:val="44"/>
              </w:numPr>
            </w:pPr>
            <w:r w:rsidRPr="00F901B6">
              <w:t xml:space="preserve">E.g., UE side non-overlapped </w:t>
            </w:r>
            <w:proofErr w:type="gramStart"/>
            <w:r w:rsidRPr="00F901B6">
              <w:t>full-duplex</w:t>
            </w:r>
            <w:proofErr w:type="gramEnd"/>
            <w:r w:rsidRPr="00F901B6">
              <w:t>, gNB overlapped SBFD, etc.</w:t>
            </w:r>
          </w:p>
        </w:tc>
      </w:tr>
    </w:tbl>
    <w:p w14:paraId="508DE378" w14:textId="0B3B9D4A" w:rsidR="004E2A84" w:rsidRDefault="00F901B6" w:rsidP="00A461F9">
      <w:pPr>
        <w:spacing w:before="240"/>
      </w:pPr>
      <w:r>
        <w:lastRenderedPageBreak/>
        <w:t xml:space="preserve">Regarding the second point on whether to have a parallel study extending to other cases, although such extensions to support UE-side full-duplex and gNB overlapped SBFD are important and </w:t>
      </w:r>
      <w:r w:rsidR="00651A16">
        <w:t xml:space="preserve">also </w:t>
      </w:r>
      <w:r>
        <w:t xml:space="preserve">needed to be enhanced, </w:t>
      </w:r>
      <w:r w:rsidR="00651A16">
        <w:t xml:space="preserve">in our view </w:t>
      </w:r>
      <w:r>
        <w:t>these can be</w:t>
      </w:r>
      <w:r w:rsidR="00651A16">
        <w:t xml:space="preserve"> considered in a next release after the first normative work for duplex evolution in Rel-19 is completed which is based on a limited time unit.</w:t>
      </w:r>
    </w:p>
    <w:p w14:paraId="26EB1E18" w14:textId="5E7B4E70" w:rsidR="00FC433C" w:rsidRPr="0077596C" w:rsidRDefault="00FC433C" w:rsidP="00FC433C">
      <w:pPr>
        <w:ind w:left="1530" w:hanging="1530"/>
        <w:rPr>
          <w:rFonts w:eastAsia="SimSun"/>
        </w:rPr>
      </w:pPr>
      <w:r w:rsidRPr="0087643D">
        <w:rPr>
          <w:rFonts w:eastAsia="SimSun"/>
          <w:b/>
          <w:bCs/>
        </w:rPr>
        <w:t>Observation 1</w:t>
      </w:r>
      <w:r w:rsidRPr="0087643D">
        <w:rPr>
          <w:rFonts w:eastAsia="SimSun"/>
        </w:rPr>
        <w:t xml:space="preserve">: </w:t>
      </w:r>
      <w:r w:rsidRPr="0087643D">
        <w:rPr>
          <w:rFonts w:eastAsia="SimSun"/>
        </w:rPr>
        <w:tab/>
      </w:r>
      <w:r>
        <w:rPr>
          <w:rFonts w:eastAsia="SimSun"/>
        </w:rPr>
        <w:t xml:space="preserve">Significantly higher mean </w:t>
      </w:r>
      <w:r w:rsidRPr="00904D5B">
        <w:t>and 5% UL Average-UPT than legacy TDD for all load levels</w:t>
      </w:r>
      <w:r>
        <w:t xml:space="preserve"> are observed by RAN1 evaluation on an indoor semi-static SBFD scenario compared to legacy TDD in FR1 with small packet size, also observed higher performance of SBFD in DL, where the gain at least comes from more resource opportunities offered by the SBFD scenario</w:t>
      </w:r>
      <w:r>
        <w:rPr>
          <w:rFonts w:eastAsia="SimSun"/>
        </w:rPr>
        <w:t>.</w:t>
      </w:r>
    </w:p>
    <w:p w14:paraId="3A96108C" w14:textId="34AA36AD" w:rsidR="00FC433C" w:rsidRPr="00DA29D5" w:rsidRDefault="00FC433C" w:rsidP="00FC433C">
      <w:pPr>
        <w:ind w:left="1350" w:hanging="1350"/>
        <w:rPr>
          <w:rFonts w:eastAsia="SimSun" w:cs="Arial"/>
        </w:rPr>
      </w:pPr>
      <w:r w:rsidRPr="00DA29D5">
        <w:rPr>
          <w:rFonts w:eastAsia="SimSun" w:cs="Arial"/>
          <w:b/>
          <w:bCs/>
        </w:rPr>
        <w:t>Proposal 1</w:t>
      </w:r>
      <w:r w:rsidRPr="00DA29D5">
        <w:rPr>
          <w:rFonts w:eastAsia="SimSun" w:cs="Arial"/>
        </w:rPr>
        <w:t>:</w:t>
      </w:r>
      <w:r w:rsidRPr="00DA29D5">
        <w:rPr>
          <w:rFonts w:eastAsia="SimSun" w:cs="Arial"/>
        </w:rPr>
        <w:tab/>
      </w:r>
      <w:r>
        <w:t>Normative work in Rel-19 on duplex evolution is recommended based on the completion of the study item in Rel-18 and the identified performance benefits</w:t>
      </w:r>
      <w:r w:rsidR="00651A16">
        <w:t xml:space="preserve"> for supporting SBFD at gNB and CLI enhancements</w:t>
      </w:r>
      <w:r>
        <w:t>.</w:t>
      </w:r>
      <w:r w:rsidR="00651A16">
        <w:t xml:space="preserve"> Parallel studies extending to other cases </w:t>
      </w:r>
      <w:r w:rsidR="00A00F3F">
        <w:t xml:space="preserve">can be </w:t>
      </w:r>
      <w:r w:rsidR="00651A16">
        <w:t xml:space="preserve">further considered </w:t>
      </w:r>
      <w:r w:rsidR="00A00F3F">
        <w:t>after the Rel-19 work is completed.</w:t>
      </w:r>
    </w:p>
    <w:p w14:paraId="19E18BA5" w14:textId="77777777" w:rsidR="00610923" w:rsidRDefault="000E0BB8" w:rsidP="00610923">
      <w:pPr>
        <w:pStyle w:val="Heading1"/>
      </w:pPr>
      <w:r>
        <w:t>Discussion</w:t>
      </w:r>
    </w:p>
    <w:p w14:paraId="7CB70AAF" w14:textId="78127B8E" w:rsidR="0087643D" w:rsidRPr="0087643D" w:rsidRDefault="00567BDD"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Summary of p</w:t>
      </w:r>
      <w:r w:rsidR="00FB4063">
        <w:rPr>
          <w:rFonts w:eastAsia="SimSun" w:cs="Arial"/>
          <w:sz w:val="32"/>
          <w:szCs w:val="32"/>
        </w:rPr>
        <w:t xml:space="preserve">roposals to the Rel-19 </w:t>
      </w:r>
      <w:r w:rsidR="005D7E3C">
        <w:rPr>
          <w:rFonts w:eastAsia="SimSun" w:cs="Arial"/>
          <w:sz w:val="32"/>
          <w:szCs w:val="32"/>
        </w:rPr>
        <w:t>workshop</w:t>
      </w:r>
      <w:r w:rsidR="00F67CAB">
        <w:rPr>
          <w:rFonts w:eastAsia="SimSun" w:cs="Arial"/>
          <w:sz w:val="32"/>
          <w:szCs w:val="32"/>
        </w:rPr>
        <w:t xml:space="preserve"> and RAN#101</w:t>
      </w:r>
    </w:p>
    <w:p w14:paraId="062A6A2F" w14:textId="4C8E67F6" w:rsidR="000E06AF" w:rsidRDefault="009B36CD" w:rsidP="0087643D">
      <w:pPr>
        <w:rPr>
          <w:rFonts w:eastAsia="SimSun"/>
        </w:rPr>
      </w:pPr>
      <w:r>
        <w:rPr>
          <w:rFonts w:eastAsia="SimSun"/>
        </w:rPr>
        <w:t xml:space="preserve">A number of </w:t>
      </w:r>
      <w:r w:rsidR="00FE074A">
        <w:rPr>
          <w:rFonts w:eastAsia="SimSun"/>
        </w:rPr>
        <w:t>tdocs submitted to the Rel-19 workshop</w:t>
      </w:r>
      <w:r w:rsidR="00F67CAB">
        <w:rPr>
          <w:rFonts w:eastAsia="SimSun"/>
        </w:rPr>
        <w:t xml:space="preserve"> and a summary for </w:t>
      </w:r>
      <w:r w:rsidR="00F67CAB" w:rsidRPr="00F67CAB">
        <w:rPr>
          <w:rFonts w:eastAsia="SimSun"/>
        </w:rPr>
        <w:t>offline discussion</w:t>
      </w:r>
      <w:r w:rsidR="00F67CAB">
        <w:rPr>
          <w:rFonts w:eastAsia="SimSun"/>
        </w:rPr>
        <w:t>s</w:t>
      </w:r>
      <w:r w:rsidR="00F67CAB" w:rsidRPr="00F67CAB">
        <w:rPr>
          <w:rFonts w:eastAsia="SimSun"/>
        </w:rPr>
        <w:t xml:space="preserve"> at RAN#101 [3</w:t>
      </w:r>
      <w:r w:rsidR="00F67CAB">
        <w:rPr>
          <w:rFonts w:eastAsia="SimSun"/>
        </w:rPr>
        <w:t>] motivate</w:t>
      </w:r>
      <w:r w:rsidR="00695828">
        <w:rPr>
          <w:rFonts w:eastAsia="SimSun"/>
        </w:rPr>
        <w:t xml:space="preserve"> </w:t>
      </w:r>
      <w:r w:rsidR="00900298">
        <w:rPr>
          <w:rFonts w:eastAsia="SimSun"/>
        </w:rPr>
        <w:t xml:space="preserve">normative </w:t>
      </w:r>
      <w:r w:rsidR="00695828">
        <w:rPr>
          <w:rFonts w:eastAsia="SimSun"/>
        </w:rPr>
        <w:t xml:space="preserve">work for </w:t>
      </w:r>
      <w:r w:rsidR="00900298">
        <w:rPr>
          <w:rFonts w:eastAsia="SimSun"/>
        </w:rPr>
        <w:t xml:space="preserve">duplex evolution </w:t>
      </w:r>
      <w:r w:rsidR="00695828">
        <w:rPr>
          <w:rFonts w:eastAsia="SimSun"/>
        </w:rPr>
        <w:t>in R</w:t>
      </w:r>
      <w:r w:rsidR="00900298">
        <w:rPr>
          <w:rFonts w:eastAsia="SimSun"/>
        </w:rPr>
        <w:t>el-</w:t>
      </w:r>
      <w:r w:rsidR="00695828">
        <w:rPr>
          <w:rFonts w:eastAsia="SimSun"/>
        </w:rPr>
        <w:t xml:space="preserve">19 and </w:t>
      </w:r>
      <w:r w:rsidR="00F67CAB">
        <w:rPr>
          <w:rFonts w:eastAsia="SimSun"/>
        </w:rPr>
        <w:t xml:space="preserve">propose </w:t>
      </w:r>
      <w:r w:rsidR="00695828">
        <w:rPr>
          <w:rFonts w:eastAsia="SimSun"/>
        </w:rPr>
        <w:t xml:space="preserve">further enhancements. </w:t>
      </w:r>
    </w:p>
    <w:p w14:paraId="430C571D" w14:textId="554FB875" w:rsidR="000E06AF" w:rsidRPr="00567BDD" w:rsidRDefault="00900298" w:rsidP="0087643D">
      <w:pPr>
        <w:rPr>
          <w:rFonts w:eastAsia="SimSun"/>
          <w:u w:val="single"/>
        </w:rPr>
      </w:pPr>
      <w:r>
        <w:rPr>
          <w:rFonts w:eastAsia="SimSun"/>
          <w:u w:val="single"/>
        </w:rPr>
        <w:t>Downlink subband operations</w:t>
      </w:r>
      <w:r w:rsidR="00567BDD" w:rsidRPr="00567BDD">
        <w:rPr>
          <w:rFonts w:eastAsia="SimSun"/>
          <w:u w:val="single"/>
        </w:rPr>
        <w:t>:</w:t>
      </w:r>
    </w:p>
    <w:p w14:paraId="4A8C47F4" w14:textId="55260ED3" w:rsidR="00CF54E3" w:rsidRDefault="00CF54E3" w:rsidP="00567BDD">
      <w:pPr>
        <w:pStyle w:val="Reference"/>
        <w:numPr>
          <w:ilvl w:val="0"/>
          <w:numId w:val="0"/>
        </w:numPr>
        <w:tabs>
          <w:tab w:val="left" w:pos="567"/>
        </w:tabs>
      </w:pPr>
      <w:r>
        <w:t xml:space="preserve">Based on intensive discussions during the Rel-18 SI, enhancements for non-contiguous DL subbands such as CSI-RS and CLI measurements and related reporting behaviors are proposed. Also, downlink link adaptation based on existence of CLI and spatial-domain settings and procedures considering SBFD slots and non-SBFD slots are suggested for the normative work scope. </w:t>
      </w:r>
    </w:p>
    <w:p w14:paraId="1651A39B" w14:textId="4835EF8B" w:rsidR="00567BDD" w:rsidRPr="0091513D" w:rsidRDefault="00900298" w:rsidP="0087643D">
      <w:pPr>
        <w:rPr>
          <w:rFonts w:eastAsia="SimSun"/>
          <w:u w:val="single"/>
        </w:rPr>
      </w:pPr>
      <w:r>
        <w:rPr>
          <w:rFonts w:eastAsia="SimSun"/>
          <w:u w:val="single"/>
        </w:rPr>
        <w:t>Uplink subband operations</w:t>
      </w:r>
      <w:r w:rsidR="0091513D" w:rsidRPr="0091513D">
        <w:rPr>
          <w:rFonts w:eastAsia="SimSun"/>
          <w:u w:val="single"/>
        </w:rPr>
        <w:t>:</w:t>
      </w:r>
    </w:p>
    <w:p w14:paraId="789D2341" w14:textId="231B6699" w:rsidR="003A753F" w:rsidRDefault="00CF54E3" w:rsidP="003A753F">
      <w:pPr>
        <w:pStyle w:val="Reference"/>
        <w:numPr>
          <w:ilvl w:val="0"/>
          <w:numId w:val="0"/>
        </w:numPr>
        <w:tabs>
          <w:tab w:val="left" w:pos="567"/>
        </w:tabs>
      </w:pPr>
      <w:r>
        <w:t>Depending on the existence of CLI, UL link adaptation, power control, timing advance managements, and spatial-domain solutions are proposed in consideration of SBFD and non-SBFD slots</w:t>
      </w:r>
      <w:r w:rsidR="003A753F">
        <w:t>.</w:t>
      </w:r>
      <w:r>
        <w:t xml:space="preserve"> For latency reduction in terms of HARQ feedback process, the work scope can consider allowing PUCCH ACK/NACK feedback to be transmitted in SBFD slot or symbols for which the resource allocation of the PUCCH in SBFD symbols needs to be discussed compared with the existing resource allocation considering non-SBFD symbols.</w:t>
      </w:r>
    </w:p>
    <w:p w14:paraId="2A40EFE0" w14:textId="453FA347" w:rsidR="00E81EB2" w:rsidRDefault="00E81EB2" w:rsidP="003A753F">
      <w:pPr>
        <w:pStyle w:val="Reference"/>
        <w:numPr>
          <w:ilvl w:val="0"/>
          <w:numId w:val="0"/>
        </w:numPr>
        <w:tabs>
          <w:tab w:val="left" w:pos="567"/>
        </w:tabs>
      </w:pPr>
      <w:r>
        <w:t xml:space="preserve">In general, </w:t>
      </w:r>
      <w:r w:rsidRPr="00E81EB2">
        <w:t>SBFD collision handling and priority rules between conflicting UL and DL, including SSB</w:t>
      </w:r>
      <w:r>
        <w:t xml:space="preserve">, are </w:t>
      </w:r>
      <w:r w:rsidR="0046068B">
        <w:t>to be in scope of the normative phase.</w:t>
      </w:r>
    </w:p>
    <w:p w14:paraId="3064E12F" w14:textId="41E94188" w:rsidR="00CF54E3" w:rsidRPr="0091513D" w:rsidRDefault="00CF54E3" w:rsidP="00CF54E3">
      <w:pPr>
        <w:rPr>
          <w:rFonts w:eastAsia="SimSun"/>
          <w:u w:val="single"/>
        </w:rPr>
      </w:pPr>
      <w:r>
        <w:rPr>
          <w:rFonts w:eastAsia="SimSun"/>
          <w:u w:val="single"/>
        </w:rPr>
        <w:t>Uplink power control</w:t>
      </w:r>
      <w:r w:rsidRPr="0091513D">
        <w:rPr>
          <w:rFonts w:eastAsia="SimSun"/>
          <w:u w:val="single"/>
        </w:rPr>
        <w:t>:</w:t>
      </w:r>
    </w:p>
    <w:p w14:paraId="291F994C" w14:textId="0E3724C2" w:rsidR="00CF54E3" w:rsidRDefault="00CF54E3" w:rsidP="00CF54E3">
      <w:pPr>
        <w:pStyle w:val="Reference"/>
        <w:numPr>
          <w:ilvl w:val="0"/>
          <w:numId w:val="0"/>
        </w:numPr>
        <w:tabs>
          <w:tab w:val="left" w:pos="567"/>
        </w:tabs>
      </w:pPr>
      <w:r>
        <w:t xml:space="preserve">Especially for UL power control, impacts from UE-to-UE CLI on DL performance degradation w.r.t. RB gap between UL and DL signals have been </w:t>
      </w:r>
      <w:r w:rsidR="00915E01">
        <w:t>analysed in [</w:t>
      </w:r>
      <w:r w:rsidR="00637B9D">
        <w:t>4</w:t>
      </w:r>
      <w:r w:rsidR="00915E01">
        <w:t>]</w:t>
      </w:r>
      <w:r>
        <w:t xml:space="preserve">. </w:t>
      </w:r>
      <w:r w:rsidR="00915E01" w:rsidRPr="00915E01">
        <w:t xml:space="preserve">Due to the CLI power leakage on adjacent RBs, a certain level of RB gap </w:t>
      </w:r>
      <w:r w:rsidR="00915E01">
        <w:t>is</w:t>
      </w:r>
      <w:r w:rsidR="00915E01" w:rsidRPr="00915E01">
        <w:t xml:space="preserve"> required</w:t>
      </w:r>
      <w:r w:rsidR="00FA5F87">
        <w:t xml:space="preserve"> as shown in Figure 3</w:t>
      </w:r>
      <w:r w:rsidR="00915E01">
        <w:t xml:space="preserve">, </w:t>
      </w:r>
      <w:r w:rsidR="00915E01" w:rsidRPr="00915E01">
        <w:t>where the RB gap cannot be fixed as it depends on various factors, e.g., inter-UE distance, beam, power</w:t>
      </w:r>
      <w:r w:rsidR="00FA5F87">
        <w:t>, and so on</w:t>
      </w:r>
      <w:r w:rsidR="00915E01">
        <w:t>. Thus, s</w:t>
      </w:r>
      <w:r w:rsidR="00915E01" w:rsidRPr="00915E01">
        <w:t>pecifying a fixed ‘guard band’ as the RB gap is not preferred, which degrades DL throughput</w:t>
      </w:r>
      <w:r w:rsidR="00915E01">
        <w:t xml:space="preserve">. </w:t>
      </w:r>
      <w:r w:rsidR="00915E01" w:rsidRPr="00915E01">
        <w:t>RB gap dependent CLI handling techniques</w:t>
      </w:r>
      <w:r w:rsidR="00915E01">
        <w:t xml:space="preserve"> </w:t>
      </w:r>
      <w:r w:rsidR="00915E01" w:rsidRPr="00915E01">
        <w:t>need to be investigated, assuming full flexibility at gNB to schedule both DL/UL with any RB gap</w:t>
      </w:r>
      <w:r w:rsidR="00915E01">
        <w:t>. For example, s</w:t>
      </w:r>
      <w:r w:rsidR="00915E01" w:rsidRPr="00915E01">
        <w:t>eparated UL power controls for SBFD/non-SBFD symbols can be considered</w:t>
      </w:r>
      <w:r w:rsidR="00915E01">
        <w:t>, and c</w:t>
      </w:r>
      <w:r w:rsidR="00915E01" w:rsidRPr="00915E01">
        <w:t>onditions to apply the separated UL PC for SBFD need to be further studied</w:t>
      </w:r>
      <w:r w:rsidR="00915E01">
        <w:t>.</w:t>
      </w:r>
    </w:p>
    <w:p w14:paraId="61743EF4" w14:textId="1DD22C59" w:rsidR="00CF54E3" w:rsidRDefault="00915E01" w:rsidP="00915E01">
      <w:pPr>
        <w:pStyle w:val="Reference"/>
        <w:numPr>
          <w:ilvl w:val="0"/>
          <w:numId w:val="0"/>
        </w:numPr>
        <w:tabs>
          <w:tab w:val="left" w:pos="567"/>
        </w:tabs>
        <w:jc w:val="center"/>
      </w:pPr>
      <w:r>
        <w:rPr>
          <w:noProof/>
        </w:rPr>
        <w:lastRenderedPageBreak/>
        <w:drawing>
          <wp:inline distT="0" distB="0" distL="0" distR="0" wp14:anchorId="7BD629BB" wp14:editId="4898C976">
            <wp:extent cx="3613518" cy="2545391"/>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9565" cy="2556694"/>
                    </a:xfrm>
                    <a:prstGeom prst="rect">
                      <a:avLst/>
                    </a:prstGeom>
                    <a:noFill/>
                    <a:ln>
                      <a:noFill/>
                    </a:ln>
                  </pic:spPr>
                </pic:pic>
              </a:graphicData>
            </a:graphic>
          </wp:inline>
        </w:drawing>
      </w:r>
    </w:p>
    <w:p w14:paraId="0CB5239D" w14:textId="280A368D" w:rsidR="00915E01" w:rsidRDefault="00915E01" w:rsidP="00915E01">
      <w:pPr>
        <w:spacing w:after="0"/>
        <w:jc w:val="center"/>
      </w:pPr>
      <w:r w:rsidRPr="00A461F9">
        <w:t xml:space="preserve">Figure </w:t>
      </w:r>
      <w:r>
        <w:t>3</w:t>
      </w:r>
      <w:r w:rsidRPr="00A461F9">
        <w:t xml:space="preserve">. </w:t>
      </w:r>
      <w:r>
        <w:t>Throughput vs SNR: CLI power 18dB below DL signal</w:t>
      </w:r>
    </w:p>
    <w:p w14:paraId="292329B4" w14:textId="77777777" w:rsidR="00915E01" w:rsidRPr="00A461F9" w:rsidRDefault="00915E01" w:rsidP="00915E01">
      <w:pPr>
        <w:spacing w:after="0"/>
        <w:jc w:val="center"/>
      </w:pPr>
    </w:p>
    <w:p w14:paraId="5747071D" w14:textId="0EF0D8BA" w:rsidR="00FA5F87" w:rsidRPr="0091513D" w:rsidRDefault="00FA5F87" w:rsidP="00FA5F87">
      <w:pPr>
        <w:rPr>
          <w:rFonts w:eastAsia="SimSun"/>
          <w:u w:val="single"/>
        </w:rPr>
      </w:pPr>
      <w:r>
        <w:rPr>
          <w:rFonts w:eastAsia="SimSun"/>
          <w:u w:val="single"/>
        </w:rPr>
        <w:t>Necessity of handling UL/DL timing misalignment</w:t>
      </w:r>
      <w:r w:rsidRPr="0091513D">
        <w:rPr>
          <w:rFonts w:eastAsia="SimSun"/>
          <w:u w:val="single"/>
        </w:rPr>
        <w:t>:</w:t>
      </w:r>
    </w:p>
    <w:p w14:paraId="7394DA9A" w14:textId="7489D887" w:rsidR="00E81EB2" w:rsidRDefault="00FA5F87" w:rsidP="00FA5F87">
      <w:pPr>
        <w:pStyle w:val="Reference"/>
        <w:numPr>
          <w:ilvl w:val="0"/>
          <w:numId w:val="0"/>
        </w:numPr>
        <w:tabs>
          <w:tab w:val="left" w:pos="567"/>
        </w:tabs>
      </w:pPr>
      <w:r>
        <w:t xml:space="preserve">Issues on </w:t>
      </w:r>
      <w:r w:rsidRPr="00FA5F87">
        <w:t>UL/DL timing misalignment due to non-zero timing advance (TA) that an SBFD-aware UE applies for an UL transmission</w:t>
      </w:r>
      <w:r>
        <w:t xml:space="preserve"> have been discussed in [</w:t>
      </w:r>
      <w:r w:rsidR="00637B9D">
        <w:t>4</w:t>
      </w:r>
      <w:r>
        <w:t xml:space="preserve">]. </w:t>
      </w:r>
      <w:r w:rsidRPr="00FA5F87">
        <w:t xml:space="preserve">Since such UL Tx may occur in a UL SB of a ‘D’ slot for SBFD operation, </w:t>
      </w:r>
      <w:r>
        <w:t>as shown in Figure 4,</w:t>
      </w:r>
      <w:r w:rsidRPr="00FA5F87">
        <w:t xml:space="preserve"> there may be a prior another ‘D’ slot back-to-back, contrary to the current NR system where a ‘Special’ slot is always present prior to ‘U’ slot</w:t>
      </w:r>
      <w:r>
        <w:t xml:space="preserve">. </w:t>
      </w:r>
      <w:r w:rsidRPr="00FA5F87">
        <w:t>This cause</w:t>
      </w:r>
      <w:r>
        <w:t>s</w:t>
      </w:r>
      <w:r w:rsidRPr="00FA5F87">
        <w:t xml:space="preserve"> inter-slot interference across any adjacent two ‘D’ slots when an SBFD operation is performed in a later ‘D’ slot</w:t>
      </w:r>
      <w:r>
        <w:t xml:space="preserve">. </w:t>
      </w:r>
      <w:r w:rsidRPr="00FA5F87">
        <w:t xml:space="preserve">The interference is more severe for the legacy UEs scheduled in the previous slot for </w:t>
      </w:r>
      <w:r w:rsidR="00A72576">
        <w:t>reception</w:t>
      </w:r>
      <w:r w:rsidRPr="00FA5F87">
        <w:t xml:space="preserve"> of a DL signal, e.g., SSBs, CORESET, DMRS, etc., on the symbols close to the end of the DL slot</w:t>
      </w:r>
      <w:r w:rsidR="00E81EB2">
        <w:t xml:space="preserve">. </w:t>
      </w:r>
    </w:p>
    <w:p w14:paraId="798BA137" w14:textId="051C209A" w:rsidR="00FA5F87" w:rsidRDefault="00E81EB2" w:rsidP="00FA5F87">
      <w:pPr>
        <w:pStyle w:val="Reference"/>
        <w:numPr>
          <w:ilvl w:val="0"/>
          <w:numId w:val="0"/>
        </w:numPr>
        <w:tabs>
          <w:tab w:val="left" w:pos="567"/>
        </w:tabs>
      </w:pPr>
      <w:r w:rsidRPr="00E81EB2">
        <w:t>Solutions to handle the UL/DL timing misalignment at the UE with non-zero TA need to be studied, when N for the TA exceeds the starting symbol N’ of a UL grant</w:t>
      </w:r>
      <w:r>
        <w:t xml:space="preserve">, as illustrated in Figure 5. For example, </w:t>
      </w:r>
      <w:r w:rsidRPr="00E81EB2">
        <w:t>UE reporting on the overlapped number of symbols to aid gNB’s scheduling on N’</w:t>
      </w:r>
      <w:r>
        <w:t xml:space="preserve"> and </w:t>
      </w:r>
      <w:r w:rsidRPr="00E81EB2">
        <w:t>UE behaviors on the overlapped symbols</w:t>
      </w:r>
      <w:r>
        <w:t xml:space="preserve"> such as</w:t>
      </w:r>
      <w:r w:rsidRPr="00E81EB2">
        <w:t xml:space="preserve"> dropping</w:t>
      </w:r>
      <w:r>
        <w:t xml:space="preserve"> or</w:t>
      </w:r>
      <w:r w:rsidRPr="00E81EB2">
        <w:t xml:space="preserve"> rate</w:t>
      </w:r>
      <w:r>
        <w:t>-</w:t>
      </w:r>
      <w:r w:rsidRPr="00E81EB2">
        <w:t>matching</w:t>
      </w:r>
      <w:r>
        <w:t xml:space="preserve"> can be further considered.</w:t>
      </w:r>
    </w:p>
    <w:p w14:paraId="78738B56" w14:textId="4C136359" w:rsidR="00FA5F87" w:rsidRDefault="00FA5F87" w:rsidP="00FA5F87">
      <w:pPr>
        <w:pStyle w:val="Reference"/>
        <w:numPr>
          <w:ilvl w:val="0"/>
          <w:numId w:val="0"/>
        </w:numPr>
        <w:tabs>
          <w:tab w:val="left" w:pos="567"/>
        </w:tabs>
        <w:jc w:val="center"/>
      </w:pPr>
      <w:r>
        <w:rPr>
          <w:noProof/>
        </w:rPr>
        <w:drawing>
          <wp:inline distT="0" distB="0" distL="0" distR="0" wp14:anchorId="4525774A" wp14:editId="49137B7C">
            <wp:extent cx="4015896" cy="97248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0990" cy="976141"/>
                    </a:xfrm>
                    <a:prstGeom prst="rect">
                      <a:avLst/>
                    </a:prstGeom>
                    <a:noFill/>
                    <a:ln>
                      <a:noFill/>
                    </a:ln>
                  </pic:spPr>
                </pic:pic>
              </a:graphicData>
            </a:graphic>
          </wp:inline>
        </w:drawing>
      </w:r>
    </w:p>
    <w:p w14:paraId="4D4C66D5" w14:textId="5F5844AC" w:rsidR="00FA5F87" w:rsidRDefault="00FA5F87" w:rsidP="00FA5F87">
      <w:pPr>
        <w:spacing w:after="0"/>
        <w:jc w:val="center"/>
      </w:pPr>
      <w:r w:rsidRPr="00A461F9">
        <w:t xml:space="preserve">Figure </w:t>
      </w:r>
      <w:r>
        <w:t>4</w:t>
      </w:r>
      <w:r w:rsidRPr="00A461F9">
        <w:t xml:space="preserve">. </w:t>
      </w:r>
      <w:r>
        <w:t>Inter-slot interference due to timing advance in SBFD UL SB.</w:t>
      </w:r>
    </w:p>
    <w:p w14:paraId="5CBA4D56" w14:textId="77777777" w:rsidR="00FA5F87" w:rsidRDefault="00FA5F87" w:rsidP="00FA5F87">
      <w:pPr>
        <w:pStyle w:val="Reference"/>
        <w:numPr>
          <w:ilvl w:val="0"/>
          <w:numId w:val="0"/>
        </w:numPr>
        <w:tabs>
          <w:tab w:val="left" w:pos="567"/>
        </w:tabs>
      </w:pPr>
    </w:p>
    <w:p w14:paraId="26C6421D" w14:textId="00C9A6BC" w:rsidR="00FA5F87" w:rsidRDefault="00FA5F87" w:rsidP="00FA5F87">
      <w:pPr>
        <w:pStyle w:val="Reference"/>
        <w:numPr>
          <w:ilvl w:val="0"/>
          <w:numId w:val="0"/>
        </w:numPr>
        <w:tabs>
          <w:tab w:val="left" w:pos="567"/>
        </w:tabs>
        <w:jc w:val="center"/>
      </w:pPr>
      <w:r>
        <w:rPr>
          <w:noProof/>
        </w:rPr>
        <w:drawing>
          <wp:inline distT="0" distB="0" distL="0" distR="0" wp14:anchorId="0ACDA662" wp14:editId="62642E7C">
            <wp:extent cx="2814113" cy="817111"/>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6324" cy="826464"/>
                    </a:xfrm>
                    <a:prstGeom prst="rect">
                      <a:avLst/>
                    </a:prstGeom>
                    <a:noFill/>
                    <a:ln>
                      <a:noFill/>
                    </a:ln>
                  </pic:spPr>
                </pic:pic>
              </a:graphicData>
            </a:graphic>
          </wp:inline>
        </w:drawing>
      </w:r>
    </w:p>
    <w:p w14:paraId="0711E607" w14:textId="09DE162C" w:rsidR="00FA5F87" w:rsidRDefault="00FA5F87" w:rsidP="00FA5F87">
      <w:pPr>
        <w:spacing w:after="0"/>
        <w:jc w:val="center"/>
      </w:pPr>
      <w:r w:rsidRPr="00A461F9">
        <w:t xml:space="preserve">Figure </w:t>
      </w:r>
      <w:r>
        <w:t>5</w:t>
      </w:r>
      <w:r w:rsidRPr="00A461F9">
        <w:t xml:space="preserve">. </w:t>
      </w:r>
      <w:r>
        <w:t>Interference caused due to timing misalignment in UL Tx in UL SB.</w:t>
      </w:r>
    </w:p>
    <w:p w14:paraId="090DF460" w14:textId="77777777" w:rsidR="00FA5F87" w:rsidRDefault="00FA5F87" w:rsidP="00FA5F87">
      <w:pPr>
        <w:pStyle w:val="Reference"/>
        <w:numPr>
          <w:ilvl w:val="0"/>
          <w:numId w:val="0"/>
        </w:numPr>
        <w:tabs>
          <w:tab w:val="left" w:pos="567"/>
        </w:tabs>
      </w:pPr>
    </w:p>
    <w:p w14:paraId="4031A5B6" w14:textId="6BB22C7F" w:rsidR="00900298" w:rsidRDefault="00900298" w:rsidP="00900298">
      <w:pPr>
        <w:rPr>
          <w:rFonts w:eastAsia="SimSun"/>
        </w:rPr>
      </w:pPr>
      <w:r>
        <w:rPr>
          <w:rFonts w:eastAsia="SimSun"/>
          <w:u w:val="single"/>
        </w:rPr>
        <w:t>Layer-1/2 based CLI measurement and reporting:</w:t>
      </w:r>
    </w:p>
    <w:p w14:paraId="4BAF0C3C" w14:textId="693D3186" w:rsidR="00900298" w:rsidRDefault="00900298" w:rsidP="00900298">
      <w:pPr>
        <w:rPr>
          <w:rFonts w:eastAsia="SimSun"/>
        </w:rPr>
      </w:pPr>
      <w:r>
        <w:rPr>
          <w:rFonts w:eastAsia="SimSun"/>
        </w:rPr>
        <w:t xml:space="preserve">In </w:t>
      </w:r>
      <w:r w:rsidR="0046068B">
        <w:rPr>
          <w:rFonts w:eastAsia="SimSun"/>
        </w:rPr>
        <w:t>consideration of the current NR system where layer-1 based CSI framework has been widely used in various features, RAN1 has identified that existing CLI measurements and reporting processes based on layer-3 mechanisms are not sufficient in terms of latency improvement at least</w:t>
      </w:r>
      <w:r>
        <w:rPr>
          <w:rFonts w:eastAsia="SimSun"/>
        </w:rPr>
        <w:t xml:space="preserve">. </w:t>
      </w:r>
      <w:r w:rsidR="0046068B">
        <w:rPr>
          <w:rFonts w:eastAsia="SimSun"/>
        </w:rPr>
        <w:t xml:space="preserve">Therefore, many companies suggest considering the existing CSI framework as baseline for enhancing CLI measurement and reporting methods. More specifically, the current CSI framework allows both CSI feedback usage and beam management usage. Especially for the beam management case, the current CSI framework allows to measure CSI-RS for beam management and report a CSI consisting of a preferred RS (reflecting a beam direction) and corresponding measurement quality metric (e.g., L1-RSRP). Therefore, it should be regarded that the current CSI framework </w:t>
      </w:r>
      <w:r w:rsidR="0046068B">
        <w:rPr>
          <w:rFonts w:eastAsia="SimSun"/>
        </w:rPr>
        <w:lastRenderedPageBreak/>
        <w:t xml:space="preserve">is already well established to easily accommodate the </w:t>
      </w:r>
      <w:r w:rsidR="00A72576">
        <w:rPr>
          <w:rFonts w:eastAsia="SimSun"/>
        </w:rPr>
        <w:t xml:space="preserve">L1/L2-based </w:t>
      </w:r>
      <w:r w:rsidR="0046068B">
        <w:rPr>
          <w:rFonts w:eastAsia="SimSun"/>
        </w:rPr>
        <w:t>CLI measurement and reporting behaviors as enhancements for Rel-19.</w:t>
      </w:r>
    </w:p>
    <w:p w14:paraId="71A3FF93" w14:textId="77777777" w:rsidR="00480E24" w:rsidRPr="002F17F4" w:rsidRDefault="00480E24" w:rsidP="00480E24">
      <w:pPr>
        <w:rPr>
          <w:rFonts w:eastAsia="SimSun"/>
          <w:u w:val="single"/>
        </w:rPr>
      </w:pPr>
      <w:r w:rsidRPr="002F17F4">
        <w:rPr>
          <w:rFonts w:eastAsia="SimSun"/>
          <w:u w:val="single"/>
        </w:rPr>
        <w:t>CLI measurement and reporting recurrence reduction:</w:t>
      </w:r>
    </w:p>
    <w:p w14:paraId="3B909BC5" w14:textId="68ED2154" w:rsidR="00480E24" w:rsidRDefault="00480E24" w:rsidP="00480E24">
      <w:pPr>
        <w:rPr>
          <w:rFonts w:eastAsia="SimSun"/>
        </w:rPr>
      </w:pPr>
      <w:r>
        <w:rPr>
          <w:rFonts w:eastAsia="SimSun"/>
        </w:rPr>
        <w:t>UE complexity reduction issues were raised such as UEs being configured to measure inter-UE CLI based on received SRS from adjacent UEs, where the UE-to-UE CLI measurements may not even be required for a potential victim UE that is not experiencing severe CLI. The victim UEs can measure the overall CLI based on a group-based simultaneous SRS transmission from multiple potential aggressor UEs, and the victim UEs could then determine to measure UE-to-UE CLI less frequently if the overall measured CLI is low. Therefore, Rel-19 can consider methods where UEs with low CLI do not measure CLI as frequent as UEs with higher CLI.</w:t>
      </w:r>
    </w:p>
    <w:p w14:paraId="44436FD4" w14:textId="504880FF" w:rsidR="00900298" w:rsidRDefault="00900298" w:rsidP="00900298">
      <w:pPr>
        <w:rPr>
          <w:rFonts w:eastAsia="SimSun"/>
        </w:rPr>
      </w:pPr>
      <w:r>
        <w:rPr>
          <w:rFonts w:eastAsia="SimSun"/>
          <w:u w:val="single"/>
        </w:rPr>
        <w:t>Support for SBFD in RRC idle/inactive mode:</w:t>
      </w:r>
    </w:p>
    <w:p w14:paraId="6A25F1B4" w14:textId="56E84E3E" w:rsidR="00900298" w:rsidRDefault="00900298" w:rsidP="00900298">
      <w:pPr>
        <w:rPr>
          <w:rFonts w:eastAsia="SimSun"/>
        </w:rPr>
      </w:pPr>
      <w:r>
        <w:rPr>
          <w:rFonts w:eastAsia="SimSun"/>
        </w:rPr>
        <w:t>I</w:t>
      </w:r>
      <w:r w:rsidR="003D698F">
        <w:rPr>
          <w:rFonts w:eastAsia="SimSun"/>
        </w:rPr>
        <w:t xml:space="preserve">t is a common understanding that the normative work is to </w:t>
      </w:r>
      <w:r w:rsidR="003D698F" w:rsidRPr="003D698F">
        <w:rPr>
          <w:rFonts w:eastAsia="SimSun"/>
        </w:rPr>
        <w:t>specify UL/DL subbands time and frequency configuration/indication to at least UE in RRC-connected mode</w:t>
      </w:r>
      <w:r w:rsidR="003D698F">
        <w:rPr>
          <w:rFonts w:eastAsia="SimSun"/>
        </w:rPr>
        <w:t>, w</w:t>
      </w:r>
      <w:r w:rsidR="003D698F" w:rsidRPr="003D698F">
        <w:rPr>
          <w:rFonts w:eastAsia="SimSun"/>
        </w:rPr>
        <w:t>ithin a TDD carrier</w:t>
      </w:r>
      <w:r>
        <w:rPr>
          <w:rFonts w:eastAsia="SimSun"/>
        </w:rPr>
        <w:t>.</w:t>
      </w:r>
      <w:r w:rsidR="003D698F">
        <w:rPr>
          <w:rFonts w:eastAsia="SimSun"/>
        </w:rPr>
        <w:t xml:space="preserve"> Some companies further suggest s</w:t>
      </w:r>
      <w:r w:rsidR="003D698F" w:rsidRPr="003D698F">
        <w:rPr>
          <w:rFonts w:eastAsia="SimSun"/>
        </w:rPr>
        <w:t>upport</w:t>
      </w:r>
      <w:r w:rsidR="003D698F">
        <w:rPr>
          <w:rFonts w:eastAsia="SimSun"/>
        </w:rPr>
        <w:t xml:space="preserve">ing </w:t>
      </w:r>
      <w:r w:rsidR="003D698F" w:rsidRPr="003D698F">
        <w:rPr>
          <w:rFonts w:eastAsia="SimSun"/>
        </w:rPr>
        <w:t xml:space="preserve">SBFD in RRC </w:t>
      </w:r>
      <w:r w:rsidR="003D698F">
        <w:rPr>
          <w:rFonts w:eastAsia="SimSun"/>
        </w:rPr>
        <w:t>idle</w:t>
      </w:r>
      <w:r w:rsidR="003D698F" w:rsidRPr="003D698F">
        <w:rPr>
          <w:rFonts w:eastAsia="SimSun"/>
        </w:rPr>
        <w:t>/</w:t>
      </w:r>
      <w:r w:rsidR="003D698F">
        <w:rPr>
          <w:rFonts w:eastAsia="SimSun"/>
        </w:rPr>
        <w:t xml:space="preserve">inactive </w:t>
      </w:r>
      <w:r w:rsidR="003D698F" w:rsidRPr="003D698F">
        <w:rPr>
          <w:rFonts w:eastAsia="SimSun"/>
        </w:rPr>
        <w:t>mode</w:t>
      </w:r>
      <w:r w:rsidR="003D698F">
        <w:rPr>
          <w:rFonts w:eastAsia="SimSun"/>
        </w:rPr>
        <w:t xml:space="preserve">, which includes </w:t>
      </w:r>
      <w:r w:rsidR="003D698F" w:rsidRPr="003D698F">
        <w:rPr>
          <w:rFonts w:eastAsia="SimSun"/>
        </w:rPr>
        <w:t>potential RACH enhancement</w:t>
      </w:r>
      <w:r w:rsidR="003D698F">
        <w:rPr>
          <w:rFonts w:eastAsia="SimSun"/>
        </w:rPr>
        <w:t>. For example, i</w:t>
      </w:r>
      <w:r w:rsidR="003D698F" w:rsidRPr="003D698F">
        <w:rPr>
          <w:rFonts w:eastAsia="SimSun"/>
        </w:rPr>
        <w:t>n LOS environment (e</w:t>
      </w:r>
      <w:r w:rsidR="003D698F">
        <w:rPr>
          <w:rFonts w:eastAsia="SimSun"/>
        </w:rPr>
        <w:t>.g.,</w:t>
      </w:r>
      <w:r w:rsidR="003D698F" w:rsidRPr="003D698F">
        <w:rPr>
          <w:rFonts w:eastAsia="SimSun"/>
        </w:rPr>
        <w:t xml:space="preserve"> rural with no high-rise building, sea-side area), mid-band NR TDD coverage is </w:t>
      </w:r>
      <w:r w:rsidR="003D698F">
        <w:rPr>
          <w:rFonts w:eastAsia="SimSun"/>
        </w:rPr>
        <w:t xml:space="preserve">regarded to be </w:t>
      </w:r>
      <w:r w:rsidR="003D698F" w:rsidRPr="003D698F">
        <w:rPr>
          <w:rFonts w:eastAsia="SimSun"/>
        </w:rPr>
        <w:t>limited by possible PRACH detection distance (not UL data channel) in</w:t>
      </w:r>
      <w:r w:rsidR="003D698F">
        <w:rPr>
          <w:rFonts w:eastAsia="SimSun"/>
        </w:rPr>
        <w:t xml:space="preserve"> a</w:t>
      </w:r>
      <w:r w:rsidR="003D698F" w:rsidRPr="003D698F">
        <w:rPr>
          <w:rFonts w:eastAsia="SimSun"/>
        </w:rPr>
        <w:t xml:space="preserve"> network measurement. Expected increase of UL QoS coverage based on SBFD operation </w:t>
      </w:r>
      <w:r w:rsidR="003D698F">
        <w:rPr>
          <w:rFonts w:eastAsia="SimSun"/>
        </w:rPr>
        <w:t>may not</w:t>
      </w:r>
      <w:r w:rsidR="003D698F" w:rsidRPr="003D698F">
        <w:rPr>
          <w:rFonts w:eastAsia="SimSun"/>
        </w:rPr>
        <w:t xml:space="preserve"> be utilized if there is no corresponding random access coverage improvement.</w:t>
      </w:r>
      <w:r w:rsidR="003D698F">
        <w:rPr>
          <w:rFonts w:eastAsia="SimSun"/>
        </w:rPr>
        <w:t xml:space="preserve"> Therefore, Rel-19 can consider RACH related enhancements in consideration of SBFD for RRC idle/inactive mode as well</w:t>
      </w:r>
      <w:r w:rsidR="0032242E">
        <w:rPr>
          <w:rFonts w:eastAsia="SimSun"/>
        </w:rPr>
        <w:t xml:space="preserve"> if time allows</w:t>
      </w:r>
      <w:r w:rsidR="003D698F">
        <w:rPr>
          <w:rFonts w:eastAsia="SimSun"/>
        </w:rPr>
        <w:t>.</w:t>
      </w:r>
    </w:p>
    <w:p w14:paraId="1DBEEA5D" w14:textId="77777777" w:rsidR="00900298" w:rsidRDefault="00900298" w:rsidP="0087643D">
      <w:pPr>
        <w:rPr>
          <w:rFonts w:eastAsia="SimSun"/>
        </w:rPr>
      </w:pPr>
    </w:p>
    <w:p w14:paraId="139CBDFC" w14:textId="2C91AFD2" w:rsidR="0087643D" w:rsidRPr="0087643D" w:rsidRDefault="008411BF"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 xml:space="preserve">Proposed scope for the Rel-19 </w:t>
      </w:r>
      <w:r w:rsidR="00900298">
        <w:rPr>
          <w:rFonts w:eastAsia="SimSun" w:cs="Arial"/>
          <w:sz w:val="32"/>
          <w:szCs w:val="32"/>
        </w:rPr>
        <w:t>duplex evolution</w:t>
      </w:r>
      <w:r>
        <w:rPr>
          <w:rFonts w:eastAsia="SimSun" w:cs="Arial"/>
          <w:sz w:val="32"/>
          <w:szCs w:val="32"/>
        </w:rPr>
        <w:t xml:space="preserve"> WI</w:t>
      </w:r>
    </w:p>
    <w:p w14:paraId="2DBC9EF0" w14:textId="77777777" w:rsidR="00045788" w:rsidRDefault="009D2F0D" w:rsidP="009B5D84">
      <w:pPr>
        <w:rPr>
          <w:rFonts w:eastAsia="SimSun" w:cs="Arial"/>
        </w:rPr>
      </w:pPr>
      <w:r>
        <w:rPr>
          <w:rFonts w:eastAsia="SimSun" w:cs="Arial"/>
        </w:rPr>
        <w:t>Based on the discussions in Section 2.1, the following normative work scope for Rel-19 duplex evolution is recommended</w:t>
      </w:r>
      <w:r w:rsidR="00045788">
        <w:rPr>
          <w:rFonts w:eastAsia="SimSun" w:cs="Arial"/>
        </w:rPr>
        <w:t>.</w:t>
      </w:r>
    </w:p>
    <w:p w14:paraId="1095C60A" w14:textId="5B27CDD8" w:rsidR="00045788" w:rsidRPr="00DA29D5" w:rsidRDefault="00045788" w:rsidP="00045788">
      <w:pPr>
        <w:ind w:left="1350" w:hanging="1350"/>
        <w:rPr>
          <w:rFonts w:eastAsia="SimSun" w:cs="Arial"/>
        </w:rPr>
      </w:pPr>
      <w:r w:rsidRPr="00DA29D5">
        <w:rPr>
          <w:rFonts w:eastAsia="SimSun" w:cs="Arial"/>
          <w:b/>
          <w:bCs/>
        </w:rPr>
        <w:t xml:space="preserve">Proposal </w:t>
      </w:r>
      <w:r>
        <w:rPr>
          <w:rFonts w:eastAsia="SimSun" w:cs="Arial"/>
          <w:b/>
          <w:bCs/>
        </w:rPr>
        <w:t>2</w:t>
      </w:r>
      <w:r w:rsidRPr="00DA29D5">
        <w:rPr>
          <w:rFonts w:eastAsia="SimSun" w:cs="Arial"/>
        </w:rPr>
        <w:t>:</w:t>
      </w:r>
      <w:r w:rsidRPr="00DA29D5">
        <w:rPr>
          <w:rFonts w:eastAsia="SimSun" w:cs="Arial"/>
        </w:rPr>
        <w:tab/>
      </w:r>
      <w:r>
        <w:rPr>
          <w:rFonts w:eastAsia="SimSun" w:cs="Arial"/>
        </w:rPr>
        <w:t>Consider following high-priority topics for work item scope in Rel-19 duplex evolution</w:t>
      </w:r>
      <w:r w:rsidRPr="00DA29D5">
        <w:rPr>
          <w:rFonts w:eastAsia="SimSun" w:cs="Arial"/>
        </w:rPr>
        <w:t>:</w:t>
      </w:r>
    </w:p>
    <w:p w14:paraId="5CDB20A8" w14:textId="541340DF" w:rsidR="00045788" w:rsidRPr="007D3327" w:rsidRDefault="00045788" w:rsidP="00045788">
      <w:pPr>
        <w:pStyle w:val="ListParagraph"/>
        <w:numPr>
          <w:ilvl w:val="0"/>
          <w:numId w:val="41"/>
        </w:numPr>
        <w:rPr>
          <w:rFonts w:eastAsia="SimSun" w:cs="Arial"/>
        </w:rPr>
      </w:pPr>
      <w:r w:rsidRPr="00045788">
        <w:rPr>
          <w:rFonts w:cs="Arial"/>
          <w:lang w:val="en-US" w:eastAsia="en-US"/>
        </w:rPr>
        <w:t>SBFD configuration in frequency and time domains</w:t>
      </w:r>
    </w:p>
    <w:p w14:paraId="4CB02745" w14:textId="6561AF21" w:rsidR="00173D0F" w:rsidRPr="007D3327" w:rsidRDefault="00173D0F" w:rsidP="007D3327">
      <w:pPr>
        <w:pStyle w:val="ListParagraph"/>
        <w:numPr>
          <w:ilvl w:val="1"/>
          <w:numId w:val="41"/>
        </w:numPr>
        <w:rPr>
          <w:rFonts w:eastAsia="SimSun" w:cs="Arial"/>
        </w:rPr>
      </w:pPr>
      <w:r>
        <w:rPr>
          <w:rFonts w:cs="Arial"/>
          <w:lang w:val="en-US" w:eastAsia="en-US"/>
        </w:rPr>
        <w:t>Enabling SBFD operation in SSB symbols</w:t>
      </w:r>
    </w:p>
    <w:p w14:paraId="23BD74A6" w14:textId="18E8ECC3" w:rsidR="002C15CA" w:rsidRPr="00A65870" w:rsidRDefault="00480E24" w:rsidP="00A65870">
      <w:pPr>
        <w:pStyle w:val="ListParagraph"/>
        <w:numPr>
          <w:ilvl w:val="0"/>
          <w:numId w:val="41"/>
        </w:numPr>
        <w:rPr>
          <w:rFonts w:eastAsia="SimSun" w:cs="Arial"/>
        </w:rPr>
      </w:pPr>
      <w:r>
        <w:rPr>
          <w:rFonts w:eastAsia="SimSun" w:cs="Arial"/>
        </w:rPr>
        <w:t>R</w:t>
      </w:r>
      <w:r w:rsidR="00A65870" w:rsidRPr="00A65870">
        <w:rPr>
          <w:rFonts w:eastAsia="SimSun" w:cs="Arial"/>
        </w:rPr>
        <w:t>esource allocation</w:t>
      </w:r>
      <w:r>
        <w:rPr>
          <w:rFonts w:eastAsia="SimSun" w:cs="Arial"/>
        </w:rPr>
        <w:t xml:space="preserve"> enhancement on</w:t>
      </w:r>
      <w:r w:rsidR="00A65870">
        <w:rPr>
          <w:rFonts w:eastAsia="SimSun" w:cs="Arial"/>
        </w:rPr>
        <w:t xml:space="preserve"> </w:t>
      </w:r>
      <w:r w:rsidR="00A65870" w:rsidRPr="00A65870">
        <w:rPr>
          <w:rFonts w:eastAsia="SimSun" w:cs="Arial"/>
        </w:rPr>
        <w:t>UL/DL signals and channels</w:t>
      </w:r>
      <w:r w:rsidR="00A65870">
        <w:rPr>
          <w:rFonts w:eastAsia="SimSun" w:cs="Arial"/>
        </w:rPr>
        <w:t xml:space="preserve"> including s</w:t>
      </w:r>
      <w:r w:rsidR="002C15CA" w:rsidRPr="00A65870">
        <w:rPr>
          <w:rFonts w:eastAsia="SimSun" w:cs="Arial"/>
        </w:rPr>
        <w:t xml:space="preserve">eparate </w:t>
      </w:r>
      <w:r w:rsidR="00A65870">
        <w:rPr>
          <w:rFonts w:eastAsia="SimSun" w:cs="Arial"/>
        </w:rPr>
        <w:t xml:space="preserve">parameters </w:t>
      </w:r>
      <w:r w:rsidR="002C15CA" w:rsidRPr="00A65870">
        <w:rPr>
          <w:rFonts w:eastAsia="SimSun" w:cs="Arial"/>
        </w:rPr>
        <w:t>or offset</w:t>
      </w:r>
      <w:r w:rsidR="00A65870">
        <w:rPr>
          <w:rFonts w:eastAsia="SimSun" w:cs="Arial"/>
        </w:rPr>
        <w:t xml:space="preserve"> values</w:t>
      </w:r>
      <w:r w:rsidR="002C15CA" w:rsidRPr="00A65870">
        <w:rPr>
          <w:rFonts w:eastAsia="SimSun" w:cs="Arial"/>
        </w:rPr>
        <w:t xml:space="preserve"> across SBFD and non-SBFD symbols</w:t>
      </w:r>
    </w:p>
    <w:p w14:paraId="06383535" w14:textId="51856C57" w:rsidR="00045788" w:rsidRPr="00045788" w:rsidRDefault="00045788" w:rsidP="00045788">
      <w:pPr>
        <w:pStyle w:val="ListParagraph"/>
        <w:numPr>
          <w:ilvl w:val="0"/>
          <w:numId w:val="41"/>
        </w:numPr>
        <w:rPr>
          <w:rFonts w:eastAsia="SimSun" w:cs="Arial"/>
        </w:rPr>
      </w:pPr>
      <w:r w:rsidRPr="00045788">
        <w:rPr>
          <w:rFonts w:eastAsia="SimSun" w:cs="Arial"/>
        </w:rPr>
        <w:t>Collision handling between DL/UL signals across SBFD and non-SBFD</w:t>
      </w:r>
      <w:r w:rsidR="00480E24">
        <w:rPr>
          <w:rFonts w:eastAsia="SimSun" w:cs="Arial"/>
        </w:rPr>
        <w:t xml:space="preserve"> symbols</w:t>
      </w:r>
    </w:p>
    <w:p w14:paraId="5D80C19E" w14:textId="5C49E0E6" w:rsidR="00045788" w:rsidRDefault="00045788" w:rsidP="00045788">
      <w:pPr>
        <w:pStyle w:val="ListParagraph"/>
        <w:numPr>
          <w:ilvl w:val="0"/>
          <w:numId w:val="41"/>
        </w:numPr>
        <w:rPr>
          <w:rFonts w:eastAsia="SimSun" w:cs="Arial"/>
        </w:rPr>
      </w:pPr>
      <w:r w:rsidRPr="00045788">
        <w:rPr>
          <w:rFonts w:eastAsia="SimSun" w:cs="Arial"/>
        </w:rPr>
        <w:t>Cross-Link Interference (CLI) mitigation and avoidance</w:t>
      </w:r>
    </w:p>
    <w:p w14:paraId="24FA9B9A" w14:textId="332F6CE7" w:rsidR="00045788" w:rsidRDefault="00045788" w:rsidP="00045788">
      <w:pPr>
        <w:pStyle w:val="ListParagraph"/>
        <w:numPr>
          <w:ilvl w:val="1"/>
          <w:numId w:val="41"/>
        </w:numPr>
        <w:rPr>
          <w:rFonts w:eastAsia="SimSun" w:cs="Arial"/>
        </w:rPr>
      </w:pPr>
      <w:r w:rsidRPr="00045788">
        <w:rPr>
          <w:rFonts w:eastAsia="SimSun" w:cs="Arial"/>
        </w:rPr>
        <w:t>L1/L2-based CLI reporting for faster adaptation to interference</w:t>
      </w:r>
    </w:p>
    <w:p w14:paraId="4CEA7815" w14:textId="00D6E951" w:rsidR="00045788" w:rsidRDefault="00045788" w:rsidP="00045788">
      <w:pPr>
        <w:pStyle w:val="ListParagraph"/>
        <w:numPr>
          <w:ilvl w:val="1"/>
          <w:numId w:val="41"/>
        </w:numPr>
        <w:rPr>
          <w:rFonts w:eastAsia="SimSun" w:cs="Arial"/>
        </w:rPr>
      </w:pPr>
      <w:r w:rsidRPr="00045788">
        <w:rPr>
          <w:rFonts w:eastAsia="SimSun" w:cs="Arial"/>
        </w:rPr>
        <w:t>Uplink power control enhancements</w:t>
      </w:r>
    </w:p>
    <w:p w14:paraId="75AA26E4" w14:textId="72F6CB01" w:rsidR="00045788" w:rsidRPr="00DA29D5" w:rsidRDefault="00045788" w:rsidP="00045788">
      <w:pPr>
        <w:pStyle w:val="ListParagraph"/>
        <w:numPr>
          <w:ilvl w:val="1"/>
          <w:numId w:val="41"/>
        </w:numPr>
        <w:rPr>
          <w:rFonts w:eastAsia="SimSun" w:cs="Arial"/>
        </w:rPr>
      </w:pPr>
      <w:r w:rsidRPr="00045788">
        <w:rPr>
          <w:rFonts w:eastAsia="SimSun" w:cs="Arial"/>
        </w:rPr>
        <w:t>Spatial-domain coordination among gNBs and UEs by information exchange</w:t>
      </w:r>
    </w:p>
    <w:p w14:paraId="2F90BC84" w14:textId="16915310" w:rsidR="00045788" w:rsidRDefault="00746C83" w:rsidP="00645B21">
      <w:pPr>
        <w:pStyle w:val="ListParagraph"/>
        <w:numPr>
          <w:ilvl w:val="0"/>
          <w:numId w:val="41"/>
        </w:numPr>
        <w:rPr>
          <w:rFonts w:eastAsia="SimSun" w:cs="Arial"/>
        </w:rPr>
      </w:pPr>
      <w:r w:rsidRPr="00746C83">
        <w:rPr>
          <w:rFonts w:eastAsia="SimSun" w:cs="Arial"/>
        </w:rPr>
        <w:t>Latency reduction by supporting HARQ-ACK/PRACH transmissions in SBFD</w:t>
      </w:r>
      <w:r>
        <w:rPr>
          <w:rFonts w:eastAsia="SimSun" w:cs="Arial"/>
        </w:rPr>
        <w:t xml:space="preserve"> </w:t>
      </w:r>
      <w:r w:rsidRPr="00746C83">
        <w:rPr>
          <w:rFonts w:eastAsia="SimSun" w:cs="Arial"/>
        </w:rPr>
        <w:t>symbols</w:t>
      </w:r>
    </w:p>
    <w:p w14:paraId="1EDE8F36" w14:textId="516E4CE9" w:rsidR="00746C83" w:rsidRPr="00746C83" w:rsidRDefault="00746C83" w:rsidP="00645B21">
      <w:pPr>
        <w:pStyle w:val="ListParagraph"/>
        <w:numPr>
          <w:ilvl w:val="0"/>
          <w:numId w:val="41"/>
        </w:numPr>
        <w:rPr>
          <w:rFonts w:eastAsia="SimSun" w:cs="Arial"/>
        </w:rPr>
      </w:pPr>
      <w:r w:rsidRPr="00746C83">
        <w:rPr>
          <w:rFonts w:eastAsia="SimSun" w:cs="Arial"/>
        </w:rPr>
        <w:t>Handling of UL/DL timing misalignment due to non-zero TA of UL Tx</w:t>
      </w:r>
    </w:p>
    <w:p w14:paraId="612E37D7" w14:textId="77777777" w:rsidR="00045788" w:rsidRDefault="00045788" w:rsidP="009B5D84">
      <w:pPr>
        <w:rPr>
          <w:rFonts w:eastAsia="SimSun" w:cs="Arial"/>
        </w:rPr>
      </w:pPr>
    </w:p>
    <w:p w14:paraId="2F2233CD" w14:textId="7AD7217C" w:rsidR="00746C83" w:rsidRDefault="00746C83" w:rsidP="00746C83">
      <w:pPr>
        <w:rPr>
          <w:rFonts w:eastAsia="SimSun" w:cs="Arial"/>
        </w:rPr>
      </w:pPr>
      <w:r>
        <w:rPr>
          <w:rFonts w:eastAsia="SimSun" w:cs="Arial"/>
        </w:rPr>
        <w:t>In addition to the high-priority topics, the following work scope can also be considered in Rel-19 duplex evolution as medium priority items</w:t>
      </w:r>
      <w:r w:rsidR="0032242E">
        <w:rPr>
          <w:rFonts w:eastAsia="SimSun" w:cs="Arial"/>
        </w:rPr>
        <w:t xml:space="preserve"> if time allows</w:t>
      </w:r>
      <w:r>
        <w:rPr>
          <w:rFonts w:eastAsia="SimSun" w:cs="Arial"/>
        </w:rPr>
        <w:t>.</w:t>
      </w:r>
    </w:p>
    <w:p w14:paraId="4E2A0348" w14:textId="74190CB1" w:rsidR="00746C83" w:rsidRPr="00DA29D5" w:rsidRDefault="00746C83" w:rsidP="00746C83">
      <w:pPr>
        <w:ind w:left="1350" w:hanging="1350"/>
        <w:rPr>
          <w:rFonts w:eastAsia="SimSun" w:cs="Arial"/>
        </w:rPr>
      </w:pPr>
      <w:r w:rsidRPr="00DA29D5">
        <w:rPr>
          <w:rFonts w:eastAsia="SimSun" w:cs="Arial"/>
          <w:b/>
          <w:bCs/>
        </w:rPr>
        <w:t xml:space="preserve">Proposal </w:t>
      </w:r>
      <w:r>
        <w:rPr>
          <w:rFonts w:eastAsia="SimSun" w:cs="Arial"/>
          <w:b/>
          <w:bCs/>
        </w:rPr>
        <w:t>3</w:t>
      </w:r>
      <w:r w:rsidRPr="00DA29D5">
        <w:rPr>
          <w:rFonts w:eastAsia="SimSun" w:cs="Arial"/>
        </w:rPr>
        <w:t>:</w:t>
      </w:r>
      <w:r w:rsidRPr="00DA29D5">
        <w:rPr>
          <w:rFonts w:eastAsia="SimSun" w:cs="Arial"/>
        </w:rPr>
        <w:tab/>
      </w:r>
      <w:r>
        <w:rPr>
          <w:rFonts w:eastAsia="SimSun" w:cs="Arial"/>
        </w:rPr>
        <w:t>Consider following medium-priority topics for work item scope in Rel-19 duplex evolution</w:t>
      </w:r>
      <w:r w:rsidR="0032242E">
        <w:rPr>
          <w:rFonts w:eastAsia="SimSun" w:cs="Arial"/>
        </w:rPr>
        <w:t>, as a second priority depending on allowed time in Rel-19</w:t>
      </w:r>
      <w:r w:rsidRPr="00DA29D5">
        <w:rPr>
          <w:rFonts w:eastAsia="SimSun" w:cs="Arial"/>
        </w:rPr>
        <w:t>:</w:t>
      </w:r>
    </w:p>
    <w:p w14:paraId="417E56F6" w14:textId="3D543370" w:rsidR="00746C83" w:rsidRPr="00746C83" w:rsidRDefault="00746C83" w:rsidP="00746C83">
      <w:pPr>
        <w:pStyle w:val="ListParagraph"/>
        <w:numPr>
          <w:ilvl w:val="0"/>
          <w:numId w:val="41"/>
        </w:numPr>
        <w:rPr>
          <w:rFonts w:eastAsia="SimSun" w:cs="Arial"/>
        </w:rPr>
      </w:pPr>
      <w:r w:rsidRPr="00746C83">
        <w:rPr>
          <w:rFonts w:cs="Arial"/>
          <w:lang w:val="en-US" w:eastAsia="en-US"/>
        </w:rPr>
        <w:t>Flexible/</w:t>
      </w:r>
      <w:r>
        <w:rPr>
          <w:rFonts w:cs="Arial"/>
          <w:lang w:val="en-US" w:eastAsia="en-US"/>
        </w:rPr>
        <w:t>dynamic</w:t>
      </w:r>
      <w:r w:rsidRPr="00746C83">
        <w:rPr>
          <w:rFonts w:cs="Arial"/>
          <w:lang w:val="en-US" w:eastAsia="en-US"/>
        </w:rPr>
        <w:t xml:space="preserve"> SBFD operations depending on traffic/channel conditions</w:t>
      </w:r>
    </w:p>
    <w:p w14:paraId="38F32EDF" w14:textId="3B30A958" w:rsidR="00746C83" w:rsidRPr="00E91E45" w:rsidRDefault="00746C83" w:rsidP="00746C83">
      <w:pPr>
        <w:pStyle w:val="ListParagraph"/>
        <w:numPr>
          <w:ilvl w:val="1"/>
          <w:numId w:val="41"/>
        </w:numPr>
        <w:rPr>
          <w:rFonts w:eastAsia="SimSun" w:cs="Arial"/>
        </w:rPr>
      </w:pPr>
      <w:r>
        <w:rPr>
          <w:rFonts w:cs="Arial"/>
          <w:lang w:val="en-US" w:eastAsia="en-US"/>
        </w:rPr>
        <w:t>Dynamic fallback to legacy symbol type based on group-common DCI</w:t>
      </w:r>
    </w:p>
    <w:p w14:paraId="2AE698CB" w14:textId="030CF942" w:rsidR="00E91E45" w:rsidRPr="00E91E45" w:rsidRDefault="00E91E45" w:rsidP="00746C83">
      <w:pPr>
        <w:pStyle w:val="ListParagraph"/>
        <w:numPr>
          <w:ilvl w:val="1"/>
          <w:numId w:val="41"/>
        </w:numPr>
        <w:rPr>
          <w:rFonts w:eastAsia="SimSun" w:cs="Arial"/>
        </w:rPr>
      </w:pPr>
      <w:r>
        <w:rPr>
          <w:rFonts w:cs="Arial"/>
          <w:lang w:val="en-US" w:eastAsia="en-US"/>
        </w:rPr>
        <w:t xml:space="preserve">Flexible rate matching or dynamic RB muting to </w:t>
      </w:r>
      <w:r w:rsidRPr="00E91E45">
        <w:rPr>
          <w:rFonts w:cs="Arial"/>
          <w:lang w:val="en-US" w:eastAsia="en-US"/>
        </w:rPr>
        <w:t>improve resource utilization efficiency</w:t>
      </w:r>
    </w:p>
    <w:p w14:paraId="691406CE" w14:textId="6D9F27F2" w:rsidR="00E91E45" w:rsidRPr="00746C83" w:rsidRDefault="00E91E45" w:rsidP="00746C83">
      <w:pPr>
        <w:pStyle w:val="ListParagraph"/>
        <w:numPr>
          <w:ilvl w:val="1"/>
          <w:numId w:val="41"/>
        </w:numPr>
        <w:rPr>
          <w:rFonts w:eastAsia="SimSun" w:cs="Arial"/>
        </w:rPr>
      </w:pPr>
      <w:r>
        <w:rPr>
          <w:rFonts w:cs="Arial"/>
          <w:lang w:val="en-US" w:eastAsia="en-US"/>
        </w:rPr>
        <w:t>SBFD operation with dynamic BWP switching</w:t>
      </w:r>
    </w:p>
    <w:p w14:paraId="612052CE" w14:textId="77777777" w:rsidR="00173D0F" w:rsidRPr="00045788" w:rsidRDefault="00173D0F" w:rsidP="00173D0F">
      <w:pPr>
        <w:pStyle w:val="ListParagraph"/>
        <w:numPr>
          <w:ilvl w:val="0"/>
          <w:numId w:val="41"/>
        </w:numPr>
        <w:rPr>
          <w:rFonts w:eastAsia="SimSun" w:cs="Arial"/>
        </w:rPr>
      </w:pPr>
      <w:r>
        <w:rPr>
          <w:rFonts w:eastAsia="SimSun" w:cs="Arial"/>
        </w:rPr>
        <w:t xml:space="preserve">CLI measurement </w:t>
      </w:r>
      <w:r w:rsidRPr="00173D0F">
        <w:rPr>
          <w:rFonts w:eastAsia="SimSun" w:cs="Arial"/>
        </w:rPr>
        <w:t>and reporting recurrence reduction</w:t>
      </w:r>
      <w:r>
        <w:rPr>
          <w:rFonts w:eastAsia="SimSun" w:cs="Arial"/>
        </w:rPr>
        <w:t xml:space="preserve"> based on overall measured CLI</w:t>
      </w:r>
    </w:p>
    <w:p w14:paraId="2EEEF4AA" w14:textId="18E8E976" w:rsidR="00746C83" w:rsidRDefault="00A72576" w:rsidP="00746C83">
      <w:pPr>
        <w:pStyle w:val="ListParagraph"/>
        <w:numPr>
          <w:ilvl w:val="0"/>
          <w:numId w:val="41"/>
        </w:numPr>
        <w:rPr>
          <w:rFonts w:eastAsia="SimSun" w:cs="Arial"/>
        </w:rPr>
      </w:pPr>
      <w:r>
        <w:rPr>
          <w:rFonts w:eastAsia="SimSun" w:cs="Arial"/>
        </w:rPr>
        <w:t>Enhancement on c</w:t>
      </w:r>
      <w:r w:rsidRPr="00746C83">
        <w:rPr>
          <w:rFonts w:eastAsia="SimSun" w:cs="Arial"/>
        </w:rPr>
        <w:t>ell (re)selection</w:t>
      </w:r>
      <w:r>
        <w:rPr>
          <w:rFonts w:eastAsia="SimSun" w:cs="Arial"/>
        </w:rPr>
        <w:t xml:space="preserve"> procedure</w:t>
      </w:r>
      <w:r w:rsidR="00746C83" w:rsidRPr="00746C83">
        <w:rPr>
          <w:rFonts w:eastAsia="SimSun" w:cs="Arial"/>
        </w:rPr>
        <w:t xml:space="preserve"> on SBFD symbols</w:t>
      </w:r>
    </w:p>
    <w:p w14:paraId="26DAEF24" w14:textId="63A78725" w:rsidR="00746C83" w:rsidRDefault="00A72576" w:rsidP="00746C83">
      <w:pPr>
        <w:pStyle w:val="ListParagraph"/>
        <w:numPr>
          <w:ilvl w:val="1"/>
          <w:numId w:val="41"/>
        </w:numPr>
        <w:rPr>
          <w:rFonts w:eastAsia="SimSun" w:cs="Arial"/>
        </w:rPr>
      </w:pPr>
      <w:r>
        <w:rPr>
          <w:rFonts w:eastAsia="SimSun" w:cs="Arial"/>
        </w:rPr>
        <w:lastRenderedPageBreak/>
        <w:t xml:space="preserve">Support UE in </w:t>
      </w:r>
      <w:r w:rsidRPr="00A72576">
        <w:rPr>
          <w:rFonts w:eastAsia="SimSun" w:cs="Arial"/>
        </w:rPr>
        <w:t>RRC idle/inactive mode</w:t>
      </w:r>
    </w:p>
    <w:p w14:paraId="62BFDF9C" w14:textId="56C92CBE" w:rsidR="002C15CA" w:rsidRDefault="002C15CA" w:rsidP="00B14CFB">
      <w:pPr>
        <w:pStyle w:val="ListParagraph"/>
        <w:numPr>
          <w:ilvl w:val="0"/>
          <w:numId w:val="41"/>
        </w:numPr>
        <w:rPr>
          <w:rFonts w:eastAsia="SimSun" w:cs="Arial"/>
        </w:rPr>
      </w:pPr>
      <w:r w:rsidRPr="002C15CA">
        <w:rPr>
          <w:rFonts w:eastAsia="SimSun" w:cs="Arial"/>
        </w:rPr>
        <w:t>SBFD operation across component carriers</w:t>
      </w:r>
    </w:p>
    <w:p w14:paraId="723B98E7" w14:textId="77777777" w:rsidR="00746C83" w:rsidRDefault="00746C83" w:rsidP="009B5D84">
      <w:pPr>
        <w:rPr>
          <w:rFonts w:eastAsia="SimSun" w:cs="Arial"/>
        </w:rPr>
      </w:pPr>
    </w:p>
    <w:p w14:paraId="119F1989" w14:textId="77777777" w:rsidR="008A0055" w:rsidRDefault="008A0055" w:rsidP="008A0055">
      <w:pPr>
        <w:pStyle w:val="Heading1"/>
      </w:pPr>
      <w:r w:rsidRPr="004A1A95">
        <w:t>Conclusion</w:t>
      </w:r>
    </w:p>
    <w:p w14:paraId="1FA34622" w14:textId="78A1A33B"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 xml:space="preserve">R19 scope for </w:t>
      </w:r>
      <w:r w:rsidR="00E91E45">
        <w:rPr>
          <w:lang w:val="en-US"/>
        </w:rPr>
        <w:t>duplex evolution</w:t>
      </w:r>
      <w:r>
        <w:rPr>
          <w:lang w:eastAsia="sv-SE"/>
        </w:rPr>
        <w:t xml:space="preserve"> is discussed</w:t>
      </w:r>
      <w:r>
        <w:rPr>
          <w:lang w:val="en-US"/>
        </w:rPr>
        <w:t>. The following observation and proposals are provided:</w:t>
      </w:r>
    </w:p>
    <w:p w14:paraId="5411F8B1" w14:textId="77777777" w:rsidR="00E91E45" w:rsidRPr="0077596C" w:rsidRDefault="00E91E45" w:rsidP="00E91E45">
      <w:pPr>
        <w:ind w:left="1530" w:hanging="1530"/>
        <w:rPr>
          <w:rFonts w:eastAsia="SimSun"/>
        </w:rPr>
      </w:pPr>
      <w:r w:rsidRPr="0087643D">
        <w:rPr>
          <w:rFonts w:eastAsia="SimSun"/>
          <w:b/>
          <w:bCs/>
        </w:rPr>
        <w:t>Observation 1</w:t>
      </w:r>
      <w:r w:rsidRPr="0087643D">
        <w:rPr>
          <w:rFonts w:eastAsia="SimSun"/>
        </w:rPr>
        <w:t xml:space="preserve">: </w:t>
      </w:r>
      <w:r w:rsidRPr="0087643D">
        <w:rPr>
          <w:rFonts w:eastAsia="SimSun"/>
        </w:rPr>
        <w:tab/>
      </w:r>
      <w:r>
        <w:rPr>
          <w:rFonts w:eastAsia="SimSun"/>
        </w:rPr>
        <w:t xml:space="preserve">Significantly higher mean </w:t>
      </w:r>
      <w:r w:rsidRPr="00904D5B">
        <w:t>and 5% UL Average-UPT than legacy TDD for all load levels</w:t>
      </w:r>
      <w:r>
        <w:t xml:space="preserve"> are observed by RAN1 evaluation on an indoor semi-static SBFD scenario compared to legacy TDD in FR1 with small packet size, also observed higher performance of SBFD in DL, where the gain at least comes from more resource opportunities offered by the SBFD scenario</w:t>
      </w:r>
      <w:r>
        <w:rPr>
          <w:rFonts w:eastAsia="SimSun"/>
        </w:rPr>
        <w:t>.</w:t>
      </w:r>
    </w:p>
    <w:p w14:paraId="409B7AC5" w14:textId="77777777" w:rsidR="00A00F3F" w:rsidRPr="00DA29D5" w:rsidRDefault="00A00F3F" w:rsidP="00A00F3F">
      <w:pPr>
        <w:ind w:left="1350" w:hanging="1350"/>
        <w:rPr>
          <w:rFonts w:eastAsia="SimSun" w:cs="Arial"/>
        </w:rPr>
      </w:pPr>
      <w:r w:rsidRPr="00DA29D5">
        <w:rPr>
          <w:rFonts w:eastAsia="SimSun" w:cs="Arial"/>
          <w:b/>
          <w:bCs/>
        </w:rPr>
        <w:t>Proposal 1</w:t>
      </w:r>
      <w:r w:rsidRPr="00DA29D5">
        <w:rPr>
          <w:rFonts w:eastAsia="SimSun" w:cs="Arial"/>
        </w:rPr>
        <w:t>:</w:t>
      </w:r>
      <w:r w:rsidRPr="00DA29D5">
        <w:rPr>
          <w:rFonts w:eastAsia="SimSun" w:cs="Arial"/>
        </w:rPr>
        <w:tab/>
      </w:r>
      <w:r>
        <w:t>Normative work in Rel-19 on duplex evolution is recommended based on the completion of the study item in Rel-18 and the identified performance benefits for supporting SBFD at gNB and CLI enhancements. Parallel studies extending to other cases can be further considered after the Rel-19 work is completed.</w:t>
      </w:r>
    </w:p>
    <w:p w14:paraId="14B9B286" w14:textId="77777777" w:rsidR="00E91E45" w:rsidRPr="00DA29D5" w:rsidRDefault="00E91E45" w:rsidP="00E91E45">
      <w:pPr>
        <w:ind w:left="1350" w:hanging="1350"/>
        <w:rPr>
          <w:rFonts w:eastAsia="SimSun" w:cs="Arial"/>
        </w:rPr>
      </w:pPr>
      <w:r w:rsidRPr="00DA29D5">
        <w:rPr>
          <w:rFonts w:eastAsia="SimSun" w:cs="Arial"/>
          <w:b/>
          <w:bCs/>
        </w:rPr>
        <w:t xml:space="preserve">Proposal </w:t>
      </w:r>
      <w:r>
        <w:rPr>
          <w:rFonts w:eastAsia="SimSun" w:cs="Arial"/>
          <w:b/>
          <w:bCs/>
        </w:rPr>
        <w:t>2</w:t>
      </w:r>
      <w:r w:rsidRPr="00DA29D5">
        <w:rPr>
          <w:rFonts w:eastAsia="SimSun" w:cs="Arial"/>
        </w:rPr>
        <w:t>:</w:t>
      </w:r>
      <w:r w:rsidRPr="00DA29D5">
        <w:rPr>
          <w:rFonts w:eastAsia="SimSun" w:cs="Arial"/>
        </w:rPr>
        <w:tab/>
      </w:r>
      <w:r>
        <w:rPr>
          <w:rFonts w:eastAsia="SimSun" w:cs="Arial"/>
        </w:rPr>
        <w:t>Consider following high-priority topics for work item scope in Rel-19 duplex evolution</w:t>
      </w:r>
      <w:r w:rsidRPr="00DA29D5">
        <w:rPr>
          <w:rFonts w:eastAsia="SimSun" w:cs="Arial"/>
        </w:rPr>
        <w:t>:</w:t>
      </w:r>
    </w:p>
    <w:p w14:paraId="445D58DD" w14:textId="77777777" w:rsidR="00173D0F" w:rsidRPr="00217763" w:rsidRDefault="00173D0F" w:rsidP="00173D0F">
      <w:pPr>
        <w:pStyle w:val="ListParagraph"/>
        <w:numPr>
          <w:ilvl w:val="0"/>
          <w:numId w:val="41"/>
        </w:numPr>
        <w:rPr>
          <w:rFonts w:eastAsia="SimSun" w:cs="Arial"/>
        </w:rPr>
      </w:pPr>
      <w:r w:rsidRPr="00045788">
        <w:rPr>
          <w:rFonts w:cs="Arial"/>
          <w:lang w:val="en-US" w:eastAsia="en-US"/>
        </w:rPr>
        <w:t>SBFD configuration in frequency and time domains</w:t>
      </w:r>
    </w:p>
    <w:p w14:paraId="4C26F96A" w14:textId="77777777" w:rsidR="00173D0F" w:rsidRPr="00217763" w:rsidRDefault="00173D0F" w:rsidP="00173D0F">
      <w:pPr>
        <w:pStyle w:val="ListParagraph"/>
        <w:numPr>
          <w:ilvl w:val="1"/>
          <w:numId w:val="41"/>
        </w:numPr>
        <w:rPr>
          <w:rFonts w:eastAsia="SimSun" w:cs="Arial"/>
        </w:rPr>
      </w:pPr>
      <w:r>
        <w:rPr>
          <w:rFonts w:cs="Arial"/>
          <w:lang w:val="en-US" w:eastAsia="en-US"/>
        </w:rPr>
        <w:t>Enabling SBFD operation in SSB symbols</w:t>
      </w:r>
    </w:p>
    <w:p w14:paraId="0E3B3D44" w14:textId="77777777" w:rsidR="00173D0F" w:rsidRPr="00A65870" w:rsidRDefault="00173D0F" w:rsidP="00173D0F">
      <w:pPr>
        <w:pStyle w:val="ListParagraph"/>
        <w:numPr>
          <w:ilvl w:val="0"/>
          <w:numId w:val="41"/>
        </w:numPr>
        <w:rPr>
          <w:rFonts w:eastAsia="SimSun" w:cs="Arial"/>
        </w:rPr>
      </w:pPr>
      <w:r>
        <w:rPr>
          <w:rFonts w:eastAsia="SimSun" w:cs="Arial"/>
        </w:rPr>
        <w:t>R</w:t>
      </w:r>
      <w:r w:rsidRPr="00A65870">
        <w:rPr>
          <w:rFonts w:eastAsia="SimSun" w:cs="Arial"/>
        </w:rPr>
        <w:t>esource allocation</w:t>
      </w:r>
      <w:r>
        <w:rPr>
          <w:rFonts w:eastAsia="SimSun" w:cs="Arial"/>
        </w:rPr>
        <w:t xml:space="preserve"> enhancement on </w:t>
      </w:r>
      <w:r w:rsidRPr="00A65870">
        <w:rPr>
          <w:rFonts w:eastAsia="SimSun" w:cs="Arial"/>
        </w:rPr>
        <w:t>UL/DL signals and channels</w:t>
      </w:r>
      <w:r>
        <w:rPr>
          <w:rFonts w:eastAsia="SimSun" w:cs="Arial"/>
        </w:rPr>
        <w:t xml:space="preserve"> including s</w:t>
      </w:r>
      <w:r w:rsidRPr="00A65870">
        <w:rPr>
          <w:rFonts w:eastAsia="SimSun" w:cs="Arial"/>
        </w:rPr>
        <w:t xml:space="preserve">eparate </w:t>
      </w:r>
      <w:r>
        <w:rPr>
          <w:rFonts w:eastAsia="SimSun" w:cs="Arial"/>
        </w:rPr>
        <w:t xml:space="preserve">parameters </w:t>
      </w:r>
      <w:r w:rsidRPr="00A65870">
        <w:rPr>
          <w:rFonts w:eastAsia="SimSun" w:cs="Arial"/>
        </w:rPr>
        <w:t>or offset</w:t>
      </w:r>
      <w:r>
        <w:rPr>
          <w:rFonts w:eastAsia="SimSun" w:cs="Arial"/>
        </w:rPr>
        <w:t xml:space="preserve"> values</w:t>
      </w:r>
      <w:r w:rsidRPr="00A65870">
        <w:rPr>
          <w:rFonts w:eastAsia="SimSun" w:cs="Arial"/>
        </w:rPr>
        <w:t xml:space="preserve"> across SBFD and non-SBFD symbols</w:t>
      </w:r>
    </w:p>
    <w:p w14:paraId="11AA0072" w14:textId="77777777" w:rsidR="00173D0F" w:rsidRPr="00045788" w:rsidRDefault="00173D0F" w:rsidP="00173D0F">
      <w:pPr>
        <w:pStyle w:val="ListParagraph"/>
        <w:numPr>
          <w:ilvl w:val="0"/>
          <w:numId w:val="41"/>
        </w:numPr>
        <w:rPr>
          <w:rFonts w:eastAsia="SimSun" w:cs="Arial"/>
        </w:rPr>
      </w:pPr>
      <w:r w:rsidRPr="00045788">
        <w:rPr>
          <w:rFonts w:eastAsia="SimSun" w:cs="Arial"/>
        </w:rPr>
        <w:t>Collision handling between DL/UL signals across SBFD and non-SBFD</w:t>
      </w:r>
      <w:r>
        <w:rPr>
          <w:rFonts w:eastAsia="SimSun" w:cs="Arial"/>
        </w:rPr>
        <w:t xml:space="preserve"> symbols</w:t>
      </w:r>
    </w:p>
    <w:p w14:paraId="75488309" w14:textId="77777777" w:rsidR="00E91E45" w:rsidRDefault="00E91E45" w:rsidP="00E91E45">
      <w:pPr>
        <w:pStyle w:val="ListParagraph"/>
        <w:numPr>
          <w:ilvl w:val="0"/>
          <w:numId w:val="41"/>
        </w:numPr>
        <w:rPr>
          <w:rFonts w:eastAsia="SimSun" w:cs="Arial"/>
        </w:rPr>
      </w:pPr>
      <w:r w:rsidRPr="00045788">
        <w:rPr>
          <w:rFonts w:eastAsia="SimSun" w:cs="Arial"/>
        </w:rPr>
        <w:t>Cross-Link Interference (CLI) mitigation and avoidance</w:t>
      </w:r>
    </w:p>
    <w:p w14:paraId="79D7DA11" w14:textId="77777777" w:rsidR="00E91E45" w:rsidRDefault="00E91E45" w:rsidP="00E91E45">
      <w:pPr>
        <w:pStyle w:val="ListParagraph"/>
        <w:numPr>
          <w:ilvl w:val="1"/>
          <w:numId w:val="41"/>
        </w:numPr>
        <w:rPr>
          <w:rFonts w:eastAsia="SimSun" w:cs="Arial"/>
        </w:rPr>
      </w:pPr>
      <w:r w:rsidRPr="00045788">
        <w:rPr>
          <w:rFonts w:eastAsia="SimSun" w:cs="Arial"/>
        </w:rPr>
        <w:t>L1/L2-based CLI reporting for faster adaptation to interference</w:t>
      </w:r>
    </w:p>
    <w:p w14:paraId="68D5C160" w14:textId="77777777" w:rsidR="00E91E45" w:rsidRDefault="00E91E45" w:rsidP="00E91E45">
      <w:pPr>
        <w:pStyle w:val="ListParagraph"/>
        <w:numPr>
          <w:ilvl w:val="1"/>
          <w:numId w:val="41"/>
        </w:numPr>
        <w:rPr>
          <w:rFonts w:eastAsia="SimSun" w:cs="Arial"/>
        </w:rPr>
      </w:pPr>
      <w:r w:rsidRPr="00045788">
        <w:rPr>
          <w:rFonts w:eastAsia="SimSun" w:cs="Arial"/>
        </w:rPr>
        <w:t>Uplink power control enhancements</w:t>
      </w:r>
    </w:p>
    <w:p w14:paraId="6B685BCF" w14:textId="77777777" w:rsidR="00E91E45" w:rsidRPr="00DA29D5" w:rsidRDefault="00E91E45" w:rsidP="00E91E45">
      <w:pPr>
        <w:pStyle w:val="ListParagraph"/>
        <w:numPr>
          <w:ilvl w:val="1"/>
          <w:numId w:val="41"/>
        </w:numPr>
        <w:rPr>
          <w:rFonts w:eastAsia="SimSun" w:cs="Arial"/>
        </w:rPr>
      </w:pPr>
      <w:r w:rsidRPr="00045788">
        <w:rPr>
          <w:rFonts w:eastAsia="SimSun" w:cs="Arial"/>
        </w:rPr>
        <w:t>Spatial-domain coordination among gNBs and UEs by information exchange</w:t>
      </w:r>
    </w:p>
    <w:p w14:paraId="1D970F89" w14:textId="77777777" w:rsidR="00E91E45" w:rsidRDefault="00E91E45" w:rsidP="00E91E45">
      <w:pPr>
        <w:pStyle w:val="ListParagraph"/>
        <w:numPr>
          <w:ilvl w:val="0"/>
          <w:numId w:val="41"/>
        </w:numPr>
        <w:rPr>
          <w:rFonts w:eastAsia="SimSun" w:cs="Arial"/>
        </w:rPr>
      </w:pPr>
      <w:r w:rsidRPr="00746C83">
        <w:rPr>
          <w:rFonts w:eastAsia="SimSun" w:cs="Arial"/>
        </w:rPr>
        <w:t>Latency reduction by supporting HARQ-ACK/PRACH transmissions in SBFD</w:t>
      </w:r>
      <w:r>
        <w:rPr>
          <w:rFonts w:eastAsia="SimSun" w:cs="Arial"/>
        </w:rPr>
        <w:t xml:space="preserve"> </w:t>
      </w:r>
      <w:r w:rsidRPr="00746C83">
        <w:rPr>
          <w:rFonts w:eastAsia="SimSun" w:cs="Arial"/>
        </w:rPr>
        <w:t>symbols</w:t>
      </w:r>
    </w:p>
    <w:p w14:paraId="473BADA5" w14:textId="77777777" w:rsidR="00E91E45" w:rsidRPr="00746C83" w:rsidRDefault="00E91E45" w:rsidP="00E91E45">
      <w:pPr>
        <w:pStyle w:val="ListParagraph"/>
        <w:numPr>
          <w:ilvl w:val="0"/>
          <w:numId w:val="41"/>
        </w:numPr>
        <w:rPr>
          <w:rFonts w:eastAsia="SimSun" w:cs="Arial"/>
        </w:rPr>
      </w:pPr>
      <w:r w:rsidRPr="00746C83">
        <w:rPr>
          <w:rFonts w:eastAsia="SimSun" w:cs="Arial"/>
        </w:rPr>
        <w:t>Handling of UL/DL timing misalignment due to non-zero TA of UL Tx</w:t>
      </w:r>
    </w:p>
    <w:p w14:paraId="45C3CB97" w14:textId="41D3E793" w:rsidR="00173D0F" w:rsidRPr="00DA29D5" w:rsidRDefault="00173D0F" w:rsidP="00173D0F">
      <w:pPr>
        <w:ind w:left="1350" w:hanging="1350"/>
        <w:rPr>
          <w:rFonts w:eastAsia="SimSun" w:cs="Arial"/>
        </w:rPr>
      </w:pPr>
      <w:r w:rsidRPr="00DA29D5">
        <w:rPr>
          <w:rFonts w:eastAsia="SimSun" w:cs="Arial"/>
          <w:b/>
          <w:bCs/>
        </w:rPr>
        <w:t xml:space="preserve">Proposal </w:t>
      </w:r>
      <w:r>
        <w:rPr>
          <w:rFonts w:eastAsia="SimSun" w:cs="Arial"/>
          <w:b/>
          <w:bCs/>
        </w:rPr>
        <w:t>3</w:t>
      </w:r>
      <w:r w:rsidRPr="00DA29D5">
        <w:rPr>
          <w:rFonts w:eastAsia="SimSun" w:cs="Arial"/>
        </w:rPr>
        <w:t>:</w:t>
      </w:r>
      <w:r w:rsidRPr="00DA29D5">
        <w:rPr>
          <w:rFonts w:eastAsia="SimSun" w:cs="Arial"/>
        </w:rPr>
        <w:tab/>
      </w:r>
      <w:r>
        <w:rPr>
          <w:rFonts w:eastAsia="SimSun" w:cs="Arial"/>
        </w:rPr>
        <w:t>Consider following medium-priority topics for work item scope in Rel-19 duplex evolution</w:t>
      </w:r>
      <w:r w:rsidR="0032242E">
        <w:rPr>
          <w:rFonts w:eastAsia="SimSun" w:cs="Arial"/>
        </w:rPr>
        <w:t>, as a second priority depending on allowed time in Rel-19</w:t>
      </w:r>
      <w:r w:rsidRPr="00DA29D5">
        <w:rPr>
          <w:rFonts w:eastAsia="SimSun" w:cs="Arial"/>
        </w:rPr>
        <w:t>:</w:t>
      </w:r>
    </w:p>
    <w:p w14:paraId="03663E32" w14:textId="77777777" w:rsidR="00173D0F" w:rsidRPr="00746C83" w:rsidRDefault="00173D0F" w:rsidP="00173D0F">
      <w:pPr>
        <w:pStyle w:val="ListParagraph"/>
        <w:numPr>
          <w:ilvl w:val="0"/>
          <w:numId w:val="41"/>
        </w:numPr>
        <w:rPr>
          <w:rFonts w:eastAsia="SimSun" w:cs="Arial"/>
        </w:rPr>
      </w:pPr>
      <w:r w:rsidRPr="00746C83">
        <w:rPr>
          <w:rFonts w:cs="Arial"/>
          <w:lang w:val="en-US" w:eastAsia="en-US"/>
        </w:rPr>
        <w:t>Flexible/</w:t>
      </w:r>
      <w:r>
        <w:rPr>
          <w:rFonts w:cs="Arial"/>
          <w:lang w:val="en-US" w:eastAsia="en-US"/>
        </w:rPr>
        <w:t>dynamic</w:t>
      </w:r>
      <w:r w:rsidRPr="00746C83">
        <w:rPr>
          <w:rFonts w:cs="Arial"/>
          <w:lang w:val="en-US" w:eastAsia="en-US"/>
        </w:rPr>
        <w:t xml:space="preserve"> SBFD operations depending on traffic/channel conditions</w:t>
      </w:r>
    </w:p>
    <w:p w14:paraId="046CAB95" w14:textId="77777777" w:rsidR="00173D0F" w:rsidRPr="00E91E45" w:rsidRDefault="00173D0F" w:rsidP="00173D0F">
      <w:pPr>
        <w:pStyle w:val="ListParagraph"/>
        <w:numPr>
          <w:ilvl w:val="1"/>
          <w:numId w:val="41"/>
        </w:numPr>
        <w:rPr>
          <w:rFonts w:eastAsia="SimSun" w:cs="Arial"/>
        </w:rPr>
      </w:pPr>
      <w:r>
        <w:rPr>
          <w:rFonts w:cs="Arial"/>
          <w:lang w:val="en-US" w:eastAsia="en-US"/>
        </w:rPr>
        <w:t>Dynamic fallback to legacy symbol type based on group-common DCI</w:t>
      </w:r>
    </w:p>
    <w:p w14:paraId="57FF1512" w14:textId="77777777" w:rsidR="00173D0F" w:rsidRPr="00E91E45" w:rsidRDefault="00173D0F" w:rsidP="00173D0F">
      <w:pPr>
        <w:pStyle w:val="ListParagraph"/>
        <w:numPr>
          <w:ilvl w:val="1"/>
          <w:numId w:val="41"/>
        </w:numPr>
        <w:rPr>
          <w:rFonts w:eastAsia="SimSun" w:cs="Arial"/>
        </w:rPr>
      </w:pPr>
      <w:r>
        <w:rPr>
          <w:rFonts w:cs="Arial"/>
          <w:lang w:val="en-US" w:eastAsia="en-US"/>
        </w:rPr>
        <w:t xml:space="preserve">Flexible rate matching or dynamic RB muting to </w:t>
      </w:r>
      <w:r w:rsidRPr="00E91E45">
        <w:rPr>
          <w:rFonts w:cs="Arial"/>
          <w:lang w:val="en-US" w:eastAsia="en-US"/>
        </w:rPr>
        <w:t>improve resource utilization efficiency</w:t>
      </w:r>
    </w:p>
    <w:p w14:paraId="6FD8383D" w14:textId="77777777" w:rsidR="00173D0F" w:rsidRPr="00746C83" w:rsidRDefault="00173D0F" w:rsidP="00173D0F">
      <w:pPr>
        <w:pStyle w:val="ListParagraph"/>
        <w:numPr>
          <w:ilvl w:val="1"/>
          <w:numId w:val="41"/>
        </w:numPr>
        <w:rPr>
          <w:rFonts w:eastAsia="SimSun" w:cs="Arial"/>
        </w:rPr>
      </w:pPr>
      <w:r>
        <w:rPr>
          <w:rFonts w:cs="Arial"/>
          <w:lang w:val="en-US" w:eastAsia="en-US"/>
        </w:rPr>
        <w:t>SBFD operation with dynamic BWP switching</w:t>
      </w:r>
    </w:p>
    <w:p w14:paraId="54F28128" w14:textId="77777777" w:rsidR="00173D0F" w:rsidRPr="00045788" w:rsidRDefault="00173D0F" w:rsidP="00173D0F">
      <w:pPr>
        <w:pStyle w:val="ListParagraph"/>
        <w:numPr>
          <w:ilvl w:val="0"/>
          <w:numId w:val="41"/>
        </w:numPr>
        <w:rPr>
          <w:rFonts w:eastAsia="SimSun" w:cs="Arial"/>
        </w:rPr>
      </w:pPr>
      <w:r>
        <w:rPr>
          <w:rFonts w:eastAsia="SimSun" w:cs="Arial"/>
        </w:rPr>
        <w:t xml:space="preserve">CLI measurement </w:t>
      </w:r>
      <w:r w:rsidRPr="00173D0F">
        <w:rPr>
          <w:rFonts w:eastAsia="SimSun" w:cs="Arial"/>
        </w:rPr>
        <w:t>and reporting recurrence reduction</w:t>
      </w:r>
      <w:r>
        <w:rPr>
          <w:rFonts w:eastAsia="SimSun" w:cs="Arial"/>
        </w:rPr>
        <w:t xml:space="preserve"> based on overall measured CLI</w:t>
      </w:r>
    </w:p>
    <w:p w14:paraId="7651C541" w14:textId="77777777" w:rsidR="00173D0F" w:rsidRDefault="00173D0F" w:rsidP="00173D0F">
      <w:pPr>
        <w:pStyle w:val="ListParagraph"/>
        <w:numPr>
          <w:ilvl w:val="0"/>
          <w:numId w:val="41"/>
        </w:numPr>
        <w:rPr>
          <w:rFonts w:eastAsia="SimSun" w:cs="Arial"/>
        </w:rPr>
      </w:pPr>
      <w:r>
        <w:rPr>
          <w:rFonts w:eastAsia="SimSun" w:cs="Arial"/>
        </w:rPr>
        <w:t>Enhancement on c</w:t>
      </w:r>
      <w:r w:rsidRPr="00746C83">
        <w:rPr>
          <w:rFonts w:eastAsia="SimSun" w:cs="Arial"/>
        </w:rPr>
        <w:t>ell (re)selection</w:t>
      </w:r>
      <w:r>
        <w:rPr>
          <w:rFonts w:eastAsia="SimSun" w:cs="Arial"/>
        </w:rPr>
        <w:t xml:space="preserve"> procedure</w:t>
      </w:r>
      <w:r w:rsidRPr="00746C83">
        <w:rPr>
          <w:rFonts w:eastAsia="SimSun" w:cs="Arial"/>
        </w:rPr>
        <w:t xml:space="preserve"> on SBFD symbols</w:t>
      </w:r>
    </w:p>
    <w:p w14:paraId="3A0933C4" w14:textId="77777777" w:rsidR="00173D0F" w:rsidRDefault="00173D0F" w:rsidP="00173D0F">
      <w:pPr>
        <w:pStyle w:val="ListParagraph"/>
        <w:numPr>
          <w:ilvl w:val="1"/>
          <w:numId w:val="41"/>
        </w:numPr>
        <w:rPr>
          <w:rFonts w:eastAsia="SimSun" w:cs="Arial"/>
        </w:rPr>
      </w:pPr>
      <w:r>
        <w:rPr>
          <w:rFonts w:eastAsia="SimSun" w:cs="Arial"/>
        </w:rPr>
        <w:t xml:space="preserve">Support UE in </w:t>
      </w:r>
      <w:r w:rsidRPr="00A72576">
        <w:rPr>
          <w:rFonts w:eastAsia="SimSun" w:cs="Arial"/>
        </w:rPr>
        <w:t>RRC idle/inactive mode</w:t>
      </w:r>
    </w:p>
    <w:p w14:paraId="0E13C870" w14:textId="77777777" w:rsidR="00173D0F" w:rsidRDefault="00173D0F" w:rsidP="00173D0F">
      <w:pPr>
        <w:pStyle w:val="ListParagraph"/>
        <w:numPr>
          <w:ilvl w:val="0"/>
          <w:numId w:val="41"/>
        </w:numPr>
        <w:rPr>
          <w:rFonts w:eastAsia="SimSun" w:cs="Arial"/>
        </w:rPr>
      </w:pPr>
      <w:r w:rsidRPr="002C15CA">
        <w:rPr>
          <w:rFonts w:eastAsia="SimSun" w:cs="Arial"/>
        </w:rPr>
        <w:t>SBFD operation across component carriers</w:t>
      </w:r>
    </w:p>
    <w:p w14:paraId="351DCAFC" w14:textId="77777777" w:rsidR="008B7372" w:rsidRPr="004A1A95" w:rsidRDefault="008B7372" w:rsidP="008B7372">
      <w:pPr>
        <w:pStyle w:val="Heading1"/>
      </w:pPr>
      <w:r w:rsidRPr="004A1A95">
        <w:t>References</w:t>
      </w:r>
    </w:p>
    <w:p w14:paraId="5300FC03" w14:textId="43CCD2F8" w:rsidR="006B33BE" w:rsidRDefault="00915E01" w:rsidP="0096389E">
      <w:pPr>
        <w:pStyle w:val="Reference"/>
        <w:spacing w:after="60" w:line="259" w:lineRule="auto"/>
      </w:pPr>
      <w:bookmarkStart w:id="1" w:name="_Ref47299212"/>
      <w:r w:rsidRPr="00915E01">
        <w:t>RP-220633, “Revised SID: Study on evolution of NR duplex operation”, CMCC</w:t>
      </w:r>
      <w:r>
        <w:t>.</w:t>
      </w:r>
    </w:p>
    <w:p w14:paraId="7FFBCC07" w14:textId="1F3DCD8B" w:rsidR="00637B9D" w:rsidRDefault="00637B9D" w:rsidP="00144FBD">
      <w:pPr>
        <w:pStyle w:val="Reference"/>
        <w:spacing w:after="60" w:line="259" w:lineRule="auto"/>
      </w:pPr>
      <w:r>
        <w:t>RWS-230488, “RAN Chair’s Summary of Rel-19 Workshop”, RAN Chair.</w:t>
      </w:r>
    </w:p>
    <w:p w14:paraId="5B3BC09C" w14:textId="6711BF6B" w:rsidR="00637B9D" w:rsidRDefault="00637B9D" w:rsidP="00637B9D">
      <w:pPr>
        <w:pStyle w:val="Reference"/>
        <w:spacing w:after="60" w:line="259" w:lineRule="auto"/>
      </w:pPr>
      <w:r>
        <w:t>RP-232613, “</w:t>
      </w:r>
      <w:r w:rsidRPr="00637B9D">
        <w:t>Moderator's summary for REL-19 RAN1 topic Duplex Evolution</w:t>
      </w:r>
      <w:r>
        <w:t xml:space="preserve">”, </w:t>
      </w:r>
      <w:r w:rsidRPr="00637B9D">
        <w:t>NTT DOCOMO, INC.</w:t>
      </w:r>
    </w:p>
    <w:bookmarkEnd w:id="1"/>
    <w:p w14:paraId="13997D19" w14:textId="37BDC7CA" w:rsidR="005F2DF2" w:rsidRDefault="00130CD6" w:rsidP="004569AC">
      <w:pPr>
        <w:pStyle w:val="Reference"/>
        <w:tabs>
          <w:tab w:val="left" w:pos="567"/>
        </w:tabs>
        <w:spacing w:after="60" w:line="259" w:lineRule="auto"/>
      </w:pPr>
      <w:r w:rsidRPr="00130CD6">
        <w:t>RWS-23047</w:t>
      </w:r>
      <w:r w:rsidR="00915E01">
        <w:t>7</w:t>
      </w:r>
      <w:r>
        <w:t>, “</w:t>
      </w:r>
      <w:r w:rsidRPr="00130CD6">
        <w:t xml:space="preserve">Views on </w:t>
      </w:r>
      <w:r w:rsidR="00915E01">
        <w:t>Duplex enhancements</w:t>
      </w:r>
      <w:r w:rsidRPr="00130CD6">
        <w:t xml:space="preserve"> for Rel-19</w:t>
      </w:r>
      <w:r>
        <w:t xml:space="preserve">”, </w:t>
      </w:r>
      <w:r w:rsidRPr="00130CD6">
        <w:t>InterDigital, Inc.</w:t>
      </w:r>
    </w:p>
    <w:sectPr w:rsidR="005F2DF2">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8192" w14:textId="77777777" w:rsidR="008D1A17" w:rsidRDefault="008D1A17">
      <w:r>
        <w:separator/>
      </w:r>
    </w:p>
  </w:endnote>
  <w:endnote w:type="continuationSeparator" w:id="0">
    <w:p w14:paraId="70FD847B" w14:textId="77777777" w:rsidR="008D1A17" w:rsidRDefault="008D1A17">
      <w:r>
        <w:continuationSeparator/>
      </w:r>
    </w:p>
  </w:endnote>
  <w:endnote w:type="continuationNotice" w:id="1">
    <w:p w14:paraId="7B4C48C8" w14:textId="77777777" w:rsidR="008D1A17" w:rsidRDefault="008D1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0E2F" w14:textId="77777777" w:rsidR="008D1A17" w:rsidRDefault="008D1A17">
      <w:r>
        <w:separator/>
      </w:r>
    </w:p>
  </w:footnote>
  <w:footnote w:type="continuationSeparator" w:id="0">
    <w:p w14:paraId="0BC3D5BC" w14:textId="77777777" w:rsidR="008D1A17" w:rsidRDefault="008D1A17">
      <w:r>
        <w:continuationSeparator/>
      </w:r>
    </w:p>
  </w:footnote>
  <w:footnote w:type="continuationNotice" w:id="1">
    <w:p w14:paraId="46405C2E" w14:textId="77777777" w:rsidR="008D1A17" w:rsidRDefault="008D1A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645DD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57AB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0222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02777D"/>
    <w:multiLevelType w:val="hybridMultilevel"/>
    <w:tmpl w:val="73F05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986048"/>
    <w:multiLevelType w:val="hybridMultilevel"/>
    <w:tmpl w:val="9C227266"/>
    <w:lvl w:ilvl="0" w:tplc="C4105432">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F1627"/>
    <w:multiLevelType w:val="hybridMultilevel"/>
    <w:tmpl w:val="DBE0E0FA"/>
    <w:lvl w:ilvl="0" w:tplc="D4568FC4">
      <w:start w:val="2"/>
      <w:numFmt w:val="bullet"/>
      <w:lvlText w:val="-"/>
      <w:lvlJc w:val="left"/>
      <w:pPr>
        <w:ind w:left="927" w:hanging="360"/>
      </w:pPr>
      <w:rPr>
        <w:rFonts w:ascii="Arial" w:eastAsia="Times New Roman" w:hAnsi="Arial" w:cs="Arial"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36D4CFD"/>
    <w:multiLevelType w:val="hybridMultilevel"/>
    <w:tmpl w:val="125E1366"/>
    <w:lvl w:ilvl="0" w:tplc="65AE460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2410C"/>
    <w:multiLevelType w:val="hybridMultilevel"/>
    <w:tmpl w:val="5184A1E0"/>
    <w:lvl w:ilvl="0" w:tplc="EF5ACDD0">
      <w:numFmt w:val="bullet"/>
      <w:lvlText w:val="-"/>
      <w:lvlJc w:val="left"/>
      <w:pPr>
        <w:ind w:left="1080" w:hanging="360"/>
      </w:pPr>
      <w:rPr>
        <w:rFonts w:ascii="Calibri" w:eastAsiaTheme="minorHAnsi" w:hAnsi="Calibri" w:cs="Calibri" w:hint="default"/>
        <w:color w:val="5B9BD5" w:themeColor="accent5"/>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1F1A84"/>
    <w:multiLevelType w:val="hybridMultilevel"/>
    <w:tmpl w:val="16C6EF8E"/>
    <w:lvl w:ilvl="0" w:tplc="4C92F7EE">
      <w:start w:val="20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6D3F291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D7709"/>
    <w:multiLevelType w:val="hybridMultilevel"/>
    <w:tmpl w:val="239C5A0C"/>
    <w:lvl w:ilvl="0" w:tplc="4B44D294">
      <w:start w:val="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3652481">
    <w:abstractNumId w:val="4"/>
  </w:num>
  <w:num w:numId="2" w16cid:durableId="703557573">
    <w:abstractNumId w:val="24"/>
  </w:num>
  <w:num w:numId="3" w16cid:durableId="926958162">
    <w:abstractNumId w:val="14"/>
  </w:num>
  <w:num w:numId="4" w16cid:durableId="2096004788">
    <w:abstractNumId w:val="15"/>
  </w:num>
  <w:num w:numId="5" w16cid:durableId="246810946">
    <w:abstractNumId w:val="12"/>
  </w:num>
  <w:num w:numId="6" w16cid:durableId="1788618167">
    <w:abstractNumId w:val="19"/>
  </w:num>
  <w:num w:numId="7" w16cid:durableId="539324498">
    <w:abstractNumId w:val="29"/>
  </w:num>
  <w:num w:numId="8" w16cid:durableId="1017267578">
    <w:abstractNumId w:val="13"/>
  </w:num>
  <w:num w:numId="9" w16cid:durableId="585457334">
    <w:abstractNumId w:val="25"/>
  </w:num>
  <w:num w:numId="10" w16cid:durableId="784882383">
    <w:abstractNumId w:val="39"/>
  </w:num>
  <w:num w:numId="11" w16cid:durableId="133302336">
    <w:abstractNumId w:val="26"/>
  </w:num>
  <w:num w:numId="12" w16cid:durableId="662396929">
    <w:abstractNumId w:val="37"/>
  </w:num>
  <w:num w:numId="13" w16cid:durableId="1546991193">
    <w:abstractNumId w:val="34"/>
  </w:num>
  <w:num w:numId="14" w16cid:durableId="895747386">
    <w:abstractNumId w:val="23"/>
  </w:num>
  <w:num w:numId="15" w16cid:durableId="833297597">
    <w:abstractNumId w:val="20"/>
  </w:num>
  <w:num w:numId="16" w16cid:durableId="802773324">
    <w:abstractNumId w:val="8"/>
  </w:num>
  <w:num w:numId="17" w16cid:durableId="2075396940">
    <w:abstractNumId w:val="5"/>
  </w:num>
  <w:num w:numId="18" w16cid:durableId="171188103">
    <w:abstractNumId w:val="32"/>
  </w:num>
  <w:num w:numId="19" w16cid:durableId="1148597906">
    <w:abstractNumId w:val="6"/>
  </w:num>
  <w:num w:numId="20" w16cid:durableId="800653405">
    <w:abstractNumId w:val="36"/>
  </w:num>
  <w:num w:numId="21" w16cid:durableId="292054600">
    <w:abstractNumId w:val="18"/>
  </w:num>
  <w:num w:numId="22" w16cid:durableId="498740228">
    <w:abstractNumId w:val="17"/>
  </w:num>
  <w:num w:numId="23" w16cid:durableId="1050418427">
    <w:abstractNumId w:val="21"/>
  </w:num>
  <w:num w:numId="24" w16cid:durableId="2127191297">
    <w:abstractNumId w:val="9"/>
  </w:num>
  <w:num w:numId="25" w16cid:durableId="1118447823">
    <w:abstractNumId w:val="30"/>
  </w:num>
  <w:num w:numId="26" w16cid:durableId="907301093">
    <w:abstractNumId w:val="33"/>
  </w:num>
  <w:num w:numId="27" w16cid:durableId="891693384">
    <w:abstractNumId w:val="3"/>
  </w:num>
  <w:num w:numId="28" w16cid:durableId="1778523476">
    <w:abstractNumId w:val="2"/>
  </w:num>
  <w:num w:numId="29" w16cid:durableId="1282224643">
    <w:abstractNumId w:val="38"/>
  </w:num>
  <w:num w:numId="30" w16cid:durableId="1541160496">
    <w:abstractNumId w:val="22"/>
  </w:num>
  <w:num w:numId="31" w16cid:durableId="1728992119">
    <w:abstractNumId w:val="31"/>
  </w:num>
  <w:num w:numId="32" w16cid:durableId="1593708353">
    <w:abstractNumId w:val="10"/>
  </w:num>
  <w:num w:numId="33" w16cid:durableId="2102990593">
    <w:abstractNumId w:val="7"/>
  </w:num>
  <w:num w:numId="34" w16cid:durableId="1171599488">
    <w:abstractNumId w:val="0"/>
  </w:num>
  <w:num w:numId="35" w16cid:durableId="873083231">
    <w:abstractNumId w:val="1"/>
  </w:num>
  <w:num w:numId="36" w16cid:durableId="1064836011">
    <w:abstractNumId w:val="35"/>
  </w:num>
  <w:num w:numId="37" w16cid:durableId="638918809">
    <w:abstractNumId w:val="28"/>
  </w:num>
  <w:num w:numId="38" w16cid:durableId="1640645840">
    <w:abstractNumId w:val="11"/>
  </w:num>
  <w:num w:numId="39" w16cid:durableId="1107433088">
    <w:abstractNumId w:val="24"/>
  </w:num>
  <w:num w:numId="40" w16cid:durableId="808400706">
    <w:abstractNumId w:val="24"/>
  </w:num>
  <w:num w:numId="41" w16cid:durableId="510880540">
    <w:abstractNumId w:val="16"/>
  </w:num>
  <w:num w:numId="42" w16cid:durableId="2139376715">
    <w:abstractNumId w:val="40"/>
  </w:num>
  <w:num w:numId="43" w16cid:durableId="1949315283">
    <w:abstractNumId w:val="24"/>
  </w:num>
  <w:num w:numId="44" w16cid:durableId="1527786649">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1F5D"/>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6CD"/>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788"/>
    <w:rsid w:val="0004587F"/>
    <w:rsid w:val="00045F87"/>
    <w:rsid w:val="00045F8A"/>
    <w:rsid w:val="000467B6"/>
    <w:rsid w:val="00046CA9"/>
    <w:rsid w:val="0004753C"/>
    <w:rsid w:val="000479E6"/>
    <w:rsid w:val="00050413"/>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68BA"/>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027"/>
    <w:rsid w:val="00077DDE"/>
    <w:rsid w:val="00077E5F"/>
    <w:rsid w:val="0008036A"/>
    <w:rsid w:val="00080A03"/>
    <w:rsid w:val="00080B81"/>
    <w:rsid w:val="00081A01"/>
    <w:rsid w:val="00081AE6"/>
    <w:rsid w:val="0008276A"/>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87FC7"/>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381"/>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281"/>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3E0"/>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5EC"/>
    <w:rsid w:val="000F1E35"/>
    <w:rsid w:val="000F29AB"/>
    <w:rsid w:val="000F2CF4"/>
    <w:rsid w:val="000F3BE9"/>
    <w:rsid w:val="000F3F6C"/>
    <w:rsid w:val="000F5462"/>
    <w:rsid w:val="000F5D25"/>
    <w:rsid w:val="000F6CAE"/>
    <w:rsid w:val="000F6DF3"/>
    <w:rsid w:val="000F7616"/>
    <w:rsid w:val="000F7AF1"/>
    <w:rsid w:val="00100535"/>
    <w:rsid w:val="001005FF"/>
    <w:rsid w:val="00101826"/>
    <w:rsid w:val="00101FCF"/>
    <w:rsid w:val="00103C1D"/>
    <w:rsid w:val="00104854"/>
    <w:rsid w:val="00105C9E"/>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0CD6"/>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C65"/>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4F73"/>
    <w:rsid w:val="00144FBD"/>
    <w:rsid w:val="00145999"/>
    <w:rsid w:val="00145AF7"/>
    <w:rsid w:val="00146FA9"/>
    <w:rsid w:val="001476CF"/>
    <w:rsid w:val="00151739"/>
    <w:rsid w:val="00151E23"/>
    <w:rsid w:val="001526E0"/>
    <w:rsid w:val="00152760"/>
    <w:rsid w:val="00152EBC"/>
    <w:rsid w:val="00153CF4"/>
    <w:rsid w:val="001551B5"/>
    <w:rsid w:val="00155DC2"/>
    <w:rsid w:val="0015613F"/>
    <w:rsid w:val="0015622C"/>
    <w:rsid w:val="00156448"/>
    <w:rsid w:val="00157004"/>
    <w:rsid w:val="00157F06"/>
    <w:rsid w:val="001607FD"/>
    <w:rsid w:val="00161298"/>
    <w:rsid w:val="00162753"/>
    <w:rsid w:val="00163A04"/>
    <w:rsid w:val="00164A91"/>
    <w:rsid w:val="00165813"/>
    <w:rsid w:val="001659C1"/>
    <w:rsid w:val="00166660"/>
    <w:rsid w:val="001668FA"/>
    <w:rsid w:val="00167940"/>
    <w:rsid w:val="00167E35"/>
    <w:rsid w:val="0017034B"/>
    <w:rsid w:val="00170F77"/>
    <w:rsid w:val="0017261B"/>
    <w:rsid w:val="001729FE"/>
    <w:rsid w:val="0017360A"/>
    <w:rsid w:val="00173A8E"/>
    <w:rsid w:val="00173D0F"/>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FDD"/>
    <w:rsid w:val="0019341A"/>
    <w:rsid w:val="00193B43"/>
    <w:rsid w:val="00195409"/>
    <w:rsid w:val="00195ABE"/>
    <w:rsid w:val="00195C5C"/>
    <w:rsid w:val="00197BAF"/>
    <w:rsid w:val="00197DF9"/>
    <w:rsid w:val="001A0308"/>
    <w:rsid w:val="001A03D0"/>
    <w:rsid w:val="001A0400"/>
    <w:rsid w:val="001A04BE"/>
    <w:rsid w:val="001A0522"/>
    <w:rsid w:val="001A1149"/>
    <w:rsid w:val="001A1987"/>
    <w:rsid w:val="001A1AA0"/>
    <w:rsid w:val="001A2564"/>
    <w:rsid w:val="001A2AB9"/>
    <w:rsid w:val="001A400D"/>
    <w:rsid w:val="001A428F"/>
    <w:rsid w:val="001A4B79"/>
    <w:rsid w:val="001A4CE0"/>
    <w:rsid w:val="001A50E3"/>
    <w:rsid w:val="001A52F4"/>
    <w:rsid w:val="001A534A"/>
    <w:rsid w:val="001A5607"/>
    <w:rsid w:val="001A5AE1"/>
    <w:rsid w:val="001A60F0"/>
    <w:rsid w:val="001A6173"/>
    <w:rsid w:val="001A6CBA"/>
    <w:rsid w:val="001B0B49"/>
    <w:rsid w:val="001B0D97"/>
    <w:rsid w:val="001B138A"/>
    <w:rsid w:val="001B2A5A"/>
    <w:rsid w:val="001B3AA8"/>
    <w:rsid w:val="001B4978"/>
    <w:rsid w:val="001B50CC"/>
    <w:rsid w:val="001B53DB"/>
    <w:rsid w:val="001B5A5D"/>
    <w:rsid w:val="001B5C34"/>
    <w:rsid w:val="001B5FE6"/>
    <w:rsid w:val="001B646E"/>
    <w:rsid w:val="001B688E"/>
    <w:rsid w:val="001B76E1"/>
    <w:rsid w:val="001B7D2F"/>
    <w:rsid w:val="001B7E77"/>
    <w:rsid w:val="001B7F51"/>
    <w:rsid w:val="001C1CCF"/>
    <w:rsid w:val="001C1CE5"/>
    <w:rsid w:val="001C2C26"/>
    <w:rsid w:val="001C2CC5"/>
    <w:rsid w:val="001C3D2A"/>
    <w:rsid w:val="001C54D6"/>
    <w:rsid w:val="001C5B50"/>
    <w:rsid w:val="001C6372"/>
    <w:rsid w:val="001C6460"/>
    <w:rsid w:val="001C6CCD"/>
    <w:rsid w:val="001D00C1"/>
    <w:rsid w:val="001D0A6F"/>
    <w:rsid w:val="001D0B60"/>
    <w:rsid w:val="001D17BC"/>
    <w:rsid w:val="001D1EAF"/>
    <w:rsid w:val="001D2A63"/>
    <w:rsid w:val="001D2AF7"/>
    <w:rsid w:val="001D3146"/>
    <w:rsid w:val="001D4357"/>
    <w:rsid w:val="001D460C"/>
    <w:rsid w:val="001D51BA"/>
    <w:rsid w:val="001D51F5"/>
    <w:rsid w:val="001D544A"/>
    <w:rsid w:val="001D6123"/>
    <w:rsid w:val="001D6342"/>
    <w:rsid w:val="001D6D53"/>
    <w:rsid w:val="001D753B"/>
    <w:rsid w:val="001D7874"/>
    <w:rsid w:val="001E11A5"/>
    <w:rsid w:val="001E1381"/>
    <w:rsid w:val="001E19D4"/>
    <w:rsid w:val="001E241F"/>
    <w:rsid w:val="001E262D"/>
    <w:rsid w:val="001E3491"/>
    <w:rsid w:val="001E4091"/>
    <w:rsid w:val="001E4AEC"/>
    <w:rsid w:val="001E58E2"/>
    <w:rsid w:val="001E5A9B"/>
    <w:rsid w:val="001E5CD6"/>
    <w:rsid w:val="001E608D"/>
    <w:rsid w:val="001E75D3"/>
    <w:rsid w:val="001E7AED"/>
    <w:rsid w:val="001E7E1C"/>
    <w:rsid w:val="001F0525"/>
    <w:rsid w:val="001F0E97"/>
    <w:rsid w:val="001F1113"/>
    <w:rsid w:val="001F14FB"/>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07A8"/>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061"/>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B67"/>
    <w:rsid w:val="00292C3F"/>
    <w:rsid w:val="00292EB7"/>
    <w:rsid w:val="002961C7"/>
    <w:rsid w:val="00296227"/>
    <w:rsid w:val="00296246"/>
    <w:rsid w:val="0029649F"/>
    <w:rsid w:val="00296863"/>
    <w:rsid w:val="00296F44"/>
    <w:rsid w:val="002973AC"/>
    <w:rsid w:val="0029777D"/>
    <w:rsid w:val="00297B49"/>
    <w:rsid w:val="002A055E"/>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1E5D"/>
    <w:rsid w:val="002B24D6"/>
    <w:rsid w:val="002B2913"/>
    <w:rsid w:val="002B2B71"/>
    <w:rsid w:val="002B2F4E"/>
    <w:rsid w:val="002B3622"/>
    <w:rsid w:val="002B3941"/>
    <w:rsid w:val="002B474E"/>
    <w:rsid w:val="002B5702"/>
    <w:rsid w:val="002B6292"/>
    <w:rsid w:val="002B675C"/>
    <w:rsid w:val="002B7891"/>
    <w:rsid w:val="002B7953"/>
    <w:rsid w:val="002B7C28"/>
    <w:rsid w:val="002C04B8"/>
    <w:rsid w:val="002C15CA"/>
    <w:rsid w:val="002C1ACC"/>
    <w:rsid w:val="002C3672"/>
    <w:rsid w:val="002C41E6"/>
    <w:rsid w:val="002C447B"/>
    <w:rsid w:val="002C5E78"/>
    <w:rsid w:val="002C75EE"/>
    <w:rsid w:val="002C775A"/>
    <w:rsid w:val="002C7978"/>
    <w:rsid w:val="002D071A"/>
    <w:rsid w:val="002D0EBC"/>
    <w:rsid w:val="002D2F80"/>
    <w:rsid w:val="002D2FC7"/>
    <w:rsid w:val="002D34B2"/>
    <w:rsid w:val="002D40F1"/>
    <w:rsid w:val="002D476C"/>
    <w:rsid w:val="002D57CB"/>
    <w:rsid w:val="002D66E9"/>
    <w:rsid w:val="002D70B9"/>
    <w:rsid w:val="002D7637"/>
    <w:rsid w:val="002E16BE"/>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43C"/>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42E"/>
    <w:rsid w:val="0032272B"/>
    <w:rsid w:val="00322C9F"/>
    <w:rsid w:val="0032400E"/>
    <w:rsid w:val="00324891"/>
    <w:rsid w:val="00324D23"/>
    <w:rsid w:val="00324DC2"/>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B4E"/>
    <w:rsid w:val="00340EA5"/>
    <w:rsid w:val="00341277"/>
    <w:rsid w:val="0034182A"/>
    <w:rsid w:val="00342870"/>
    <w:rsid w:val="00342BD7"/>
    <w:rsid w:val="003439FF"/>
    <w:rsid w:val="00343A4E"/>
    <w:rsid w:val="00343DEB"/>
    <w:rsid w:val="003459ED"/>
    <w:rsid w:val="00345B08"/>
    <w:rsid w:val="003462A1"/>
    <w:rsid w:val="00346DB5"/>
    <w:rsid w:val="0034741C"/>
    <w:rsid w:val="0034766C"/>
    <w:rsid w:val="003477B1"/>
    <w:rsid w:val="00347B42"/>
    <w:rsid w:val="00351496"/>
    <w:rsid w:val="00351887"/>
    <w:rsid w:val="0035195A"/>
    <w:rsid w:val="00352B27"/>
    <w:rsid w:val="003543C4"/>
    <w:rsid w:val="00354719"/>
    <w:rsid w:val="00354D2C"/>
    <w:rsid w:val="00355AB9"/>
    <w:rsid w:val="00356268"/>
    <w:rsid w:val="003566DE"/>
    <w:rsid w:val="00356A8D"/>
    <w:rsid w:val="00356F8B"/>
    <w:rsid w:val="00356FBF"/>
    <w:rsid w:val="00357380"/>
    <w:rsid w:val="003573D3"/>
    <w:rsid w:val="003601FB"/>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F4D"/>
    <w:rsid w:val="003A501A"/>
    <w:rsid w:val="003A57CE"/>
    <w:rsid w:val="003A5B0A"/>
    <w:rsid w:val="003A6BAC"/>
    <w:rsid w:val="003A6EE8"/>
    <w:rsid w:val="003A753F"/>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698F"/>
    <w:rsid w:val="003D7FE6"/>
    <w:rsid w:val="003E0B88"/>
    <w:rsid w:val="003E12FF"/>
    <w:rsid w:val="003E15FA"/>
    <w:rsid w:val="003E212A"/>
    <w:rsid w:val="003E3116"/>
    <w:rsid w:val="003E343E"/>
    <w:rsid w:val="003E3854"/>
    <w:rsid w:val="003E4513"/>
    <w:rsid w:val="003E4CF6"/>
    <w:rsid w:val="003E50DB"/>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7C3"/>
    <w:rsid w:val="003F4BFD"/>
    <w:rsid w:val="003F52CD"/>
    <w:rsid w:val="003F5568"/>
    <w:rsid w:val="003F6591"/>
    <w:rsid w:val="003F65EE"/>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415"/>
    <w:rsid w:val="00453C55"/>
    <w:rsid w:val="00454823"/>
    <w:rsid w:val="00455BD2"/>
    <w:rsid w:val="00456212"/>
    <w:rsid w:val="004569AC"/>
    <w:rsid w:val="00457565"/>
    <w:rsid w:val="00457B71"/>
    <w:rsid w:val="0046019C"/>
    <w:rsid w:val="00460518"/>
    <w:rsid w:val="0046068B"/>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0E24"/>
    <w:rsid w:val="0048135B"/>
    <w:rsid w:val="00482BB1"/>
    <w:rsid w:val="00483858"/>
    <w:rsid w:val="00483BF6"/>
    <w:rsid w:val="00484153"/>
    <w:rsid w:val="004843A2"/>
    <w:rsid w:val="00484B68"/>
    <w:rsid w:val="0048591F"/>
    <w:rsid w:val="0048657C"/>
    <w:rsid w:val="0048722F"/>
    <w:rsid w:val="00487464"/>
    <w:rsid w:val="0049042D"/>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A92"/>
    <w:rsid w:val="004B5E0E"/>
    <w:rsid w:val="004B5E5B"/>
    <w:rsid w:val="004B724E"/>
    <w:rsid w:val="004B7C0C"/>
    <w:rsid w:val="004B7D0C"/>
    <w:rsid w:val="004C0240"/>
    <w:rsid w:val="004C060C"/>
    <w:rsid w:val="004C0A6D"/>
    <w:rsid w:val="004C13CD"/>
    <w:rsid w:val="004C1834"/>
    <w:rsid w:val="004C1B93"/>
    <w:rsid w:val="004C22EA"/>
    <w:rsid w:val="004C342C"/>
    <w:rsid w:val="004C3898"/>
    <w:rsid w:val="004C4FC6"/>
    <w:rsid w:val="004C5AB6"/>
    <w:rsid w:val="004D0BB7"/>
    <w:rsid w:val="004D0E2F"/>
    <w:rsid w:val="004D1E58"/>
    <w:rsid w:val="004D20B5"/>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2A84"/>
    <w:rsid w:val="004E3138"/>
    <w:rsid w:val="004E3652"/>
    <w:rsid w:val="004E406D"/>
    <w:rsid w:val="004E462E"/>
    <w:rsid w:val="004E4A54"/>
    <w:rsid w:val="004E4C6E"/>
    <w:rsid w:val="004E55A7"/>
    <w:rsid w:val="004E56DC"/>
    <w:rsid w:val="004E62DD"/>
    <w:rsid w:val="004E74E9"/>
    <w:rsid w:val="004E76F4"/>
    <w:rsid w:val="004F0622"/>
    <w:rsid w:val="004F09FF"/>
    <w:rsid w:val="004F0B4E"/>
    <w:rsid w:val="004F0B6C"/>
    <w:rsid w:val="004F189C"/>
    <w:rsid w:val="004F2078"/>
    <w:rsid w:val="004F2808"/>
    <w:rsid w:val="004F3CE1"/>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982"/>
    <w:rsid w:val="005211A0"/>
    <w:rsid w:val="0052194D"/>
    <w:rsid w:val="005219CF"/>
    <w:rsid w:val="00521D4F"/>
    <w:rsid w:val="0052272F"/>
    <w:rsid w:val="005237DC"/>
    <w:rsid w:val="00523947"/>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677"/>
    <w:rsid w:val="00551C18"/>
    <w:rsid w:val="00551D2B"/>
    <w:rsid w:val="00552B90"/>
    <w:rsid w:val="005532C7"/>
    <w:rsid w:val="0055337C"/>
    <w:rsid w:val="0055383E"/>
    <w:rsid w:val="00553CFB"/>
    <w:rsid w:val="005540FC"/>
    <w:rsid w:val="00554171"/>
    <w:rsid w:val="00554E19"/>
    <w:rsid w:val="00555DCA"/>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BDD"/>
    <w:rsid w:val="00567C78"/>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0A72"/>
    <w:rsid w:val="005910D2"/>
    <w:rsid w:val="005910EB"/>
    <w:rsid w:val="005912A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B9C"/>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0460"/>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3C"/>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2DF2"/>
    <w:rsid w:val="005F3025"/>
    <w:rsid w:val="005F3281"/>
    <w:rsid w:val="005F4642"/>
    <w:rsid w:val="005F4749"/>
    <w:rsid w:val="005F59B6"/>
    <w:rsid w:val="005F618C"/>
    <w:rsid w:val="005F6970"/>
    <w:rsid w:val="005F707E"/>
    <w:rsid w:val="005F70BD"/>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30"/>
    <w:rsid w:val="00606595"/>
    <w:rsid w:val="0061075F"/>
    <w:rsid w:val="00610923"/>
    <w:rsid w:val="00611754"/>
    <w:rsid w:val="00611B83"/>
    <w:rsid w:val="0061297E"/>
    <w:rsid w:val="00613257"/>
    <w:rsid w:val="00613382"/>
    <w:rsid w:val="0061388A"/>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77EC"/>
    <w:rsid w:val="00637B9D"/>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275"/>
    <w:rsid w:val="006474CA"/>
    <w:rsid w:val="0064778C"/>
    <w:rsid w:val="00650345"/>
    <w:rsid w:val="006506BA"/>
    <w:rsid w:val="00650AB9"/>
    <w:rsid w:val="00650B4F"/>
    <w:rsid w:val="00651A16"/>
    <w:rsid w:val="00651E0D"/>
    <w:rsid w:val="00652466"/>
    <w:rsid w:val="00652754"/>
    <w:rsid w:val="006545DF"/>
    <w:rsid w:val="0065468B"/>
    <w:rsid w:val="00654F62"/>
    <w:rsid w:val="00655733"/>
    <w:rsid w:val="00655ACD"/>
    <w:rsid w:val="00655B3C"/>
    <w:rsid w:val="00655D2E"/>
    <w:rsid w:val="00655D59"/>
    <w:rsid w:val="006569C5"/>
    <w:rsid w:val="00656A92"/>
    <w:rsid w:val="00656DDE"/>
    <w:rsid w:val="0066011D"/>
    <w:rsid w:val="006607C0"/>
    <w:rsid w:val="00660A2D"/>
    <w:rsid w:val="006613A6"/>
    <w:rsid w:val="00661B5B"/>
    <w:rsid w:val="006627A2"/>
    <w:rsid w:val="006634E6"/>
    <w:rsid w:val="006654B8"/>
    <w:rsid w:val="006655EE"/>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DA1"/>
    <w:rsid w:val="00680F2D"/>
    <w:rsid w:val="00681003"/>
    <w:rsid w:val="006817C9"/>
    <w:rsid w:val="00683ECE"/>
    <w:rsid w:val="00684E0B"/>
    <w:rsid w:val="00686261"/>
    <w:rsid w:val="00686715"/>
    <w:rsid w:val="00686B1C"/>
    <w:rsid w:val="0069077F"/>
    <w:rsid w:val="006917CC"/>
    <w:rsid w:val="0069224A"/>
    <w:rsid w:val="00692A31"/>
    <w:rsid w:val="00692E37"/>
    <w:rsid w:val="00693AD2"/>
    <w:rsid w:val="006943FB"/>
    <w:rsid w:val="006943FF"/>
    <w:rsid w:val="0069458D"/>
    <w:rsid w:val="00694A73"/>
    <w:rsid w:val="00694B5A"/>
    <w:rsid w:val="00695828"/>
    <w:rsid w:val="00695FC2"/>
    <w:rsid w:val="0069630D"/>
    <w:rsid w:val="0069643B"/>
    <w:rsid w:val="006968B5"/>
    <w:rsid w:val="00696949"/>
    <w:rsid w:val="00697052"/>
    <w:rsid w:val="00697404"/>
    <w:rsid w:val="006975E2"/>
    <w:rsid w:val="00697CDF"/>
    <w:rsid w:val="006A008C"/>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395"/>
    <w:rsid w:val="006A697B"/>
    <w:rsid w:val="006A71AD"/>
    <w:rsid w:val="006A7AFF"/>
    <w:rsid w:val="006B0313"/>
    <w:rsid w:val="006B03FA"/>
    <w:rsid w:val="006B075B"/>
    <w:rsid w:val="006B0F22"/>
    <w:rsid w:val="006B1017"/>
    <w:rsid w:val="006B13FA"/>
    <w:rsid w:val="006B1816"/>
    <w:rsid w:val="006B1949"/>
    <w:rsid w:val="006B2099"/>
    <w:rsid w:val="006B33BE"/>
    <w:rsid w:val="006B3727"/>
    <w:rsid w:val="006B50CF"/>
    <w:rsid w:val="006B5C30"/>
    <w:rsid w:val="006B7D58"/>
    <w:rsid w:val="006B7D96"/>
    <w:rsid w:val="006B7F9A"/>
    <w:rsid w:val="006C03B8"/>
    <w:rsid w:val="006C0509"/>
    <w:rsid w:val="006C0A7B"/>
    <w:rsid w:val="006C10FB"/>
    <w:rsid w:val="006C11F0"/>
    <w:rsid w:val="006C1514"/>
    <w:rsid w:val="006C41E6"/>
    <w:rsid w:val="006C450A"/>
    <w:rsid w:val="006C5AE5"/>
    <w:rsid w:val="006C5B0C"/>
    <w:rsid w:val="006C5EC9"/>
    <w:rsid w:val="006C6059"/>
    <w:rsid w:val="006C6355"/>
    <w:rsid w:val="006C7522"/>
    <w:rsid w:val="006C7E95"/>
    <w:rsid w:val="006D02A9"/>
    <w:rsid w:val="006D09F8"/>
    <w:rsid w:val="006D20DE"/>
    <w:rsid w:val="006D291E"/>
    <w:rsid w:val="006D358F"/>
    <w:rsid w:val="006D3E9B"/>
    <w:rsid w:val="006D436A"/>
    <w:rsid w:val="006D69F3"/>
    <w:rsid w:val="006D6C3B"/>
    <w:rsid w:val="006D6F08"/>
    <w:rsid w:val="006D7295"/>
    <w:rsid w:val="006D7D2F"/>
    <w:rsid w:val="006E04C4"/>
    <w:rsid w:val="006E062C"/>
    <w:rsid w:val="006E099F"/>
    <w:rsid w:val="006E1568"/>
    <w:rsid w:val="006E28B7"/>
    <w:rsid w:val="006E2CA8"/>
    <w:rsid w:val="006E2FCF"/>
    <w:rsid w:val="006E3310"/>
    <w:rsid w:val="006E4A5C"/>
    <w:rsid w:val="006E4D31"/>
    <w:rsid w:val="006E4E39"/>
    <w:rsid w:val="006E50B2"/>
    <w:rsid w:val="006E565E"/>
    <w:rsid w:val="006E6428"/>
    <w:rsid w:val="006E673D"/>
    <w:rsid w:val="006E7D3B"/>
    <w:rsid w:val="006F1038"/>
    <w:rsid w:val="006F13AC"/>
    <w:rsid w:val="006F1B70"/>
    <w:rsid w:val="006F1C59"/>
    <w:rsid w:val="006F1DE8"/>
    <w:rsid w:val="006F3070"/>
    <w:rsid w:val="006F341D"/>
    <w:rsid w:val="006F3CDE"/>
    <w:rsid w:val="006F49C5"/>
    <w:rsid w:val="006F4CFC"/>
    <w:rsid w:val="006F58D4"/>
    <w:rsid w:val="006F5F44"/>
    <w:rsid w:val="006F66E1"/>
    <w:rsid w:val="006F713E"/>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48B1"/>
    <w:rsid w:val="0073497E"/>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BE4"/>
    <w:rsid w:val="00746C83"/>
    <w:rsid w:val="0074708E"/>
    <w:rsid w:val="00747D8B"/>
    <w:rsid w:val="0075072A"/>
    <w:rsid w:val="00750C86"/>
    <w:rsid w:val="00751228"/>
    <w:rsid w:val="00751C4D"/>
    <w:rsid w:val="00751C91"/>
    <w:rsid w:val="00751DB7"/>
    <w:rsid w:val="00753476"/>
    <w:rsid w:val="0075478E"/>
    <w:rsid w:val="00754C11"/>
    <w:rsid w:val="007552EA"/>
    <w:rsid w:val="0075544F"/>
    <w:rsid w:val="007557F5"/>
    <w:rsid w:val="007563D5"/>
    <w:rsid w:val="00756F15"/>
    <w:rsid w:val="007571E1"/>
    <w:rsid w:val="0075787E"/>
    <w:rsid w:val="007578AA"/>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54F"/>
    <w:rsid w:val="0077377E"/>
    <w:rsid w:val="0077395D"/>
    <w:rsid w:val="0077402C"/>
    <w:rsid w:val="007742A7"/>
    <w:rsid w:val="007747B9"/>
    <w:rsid w:val="0077543E"/>
    <w:rsid w:val="007755F2"/>
    <w:rsid w:val="0077596C"/>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ED3"/>
    <w:rsid w:val="007A306F"/>
    <w:rsid w:val="007A4144"/>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D04E5"/>
    <w:rsid w:val="007D0A8D"/>
    <w:rsid w:val="007D0BE6"/>
    <w:rsid w:val="007D243D"/>
    <w:rsid w:val="007D2579"/>
    <w:rsid w:val="007D25B7"/>
    <w:rsid w:val="007D27A8"/>
    <w:rsid w:val="007D2EDB"/>
    <w:rsid w:val="007D3327"/>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1B56"/>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438"/>
    <w:rsid w:val="00806A15"/>
    <w:rsid w:val="00807786"/>
    <w:rsid w:val="00807CC4"/>
    <w:rsid w:val="00807F45"/>
    <w:rsid w:val="008104D0"/>
    <w:rsid w:val="00811FCB"/>
    <w:rsid w:val="0081232F"/>
    <w:rsid w:val="00814456"/>
    <w:rsid w:val="008150D0"/>
    <w:rsid w:val="00815205"/>
    <w:rsid w:val="0081556B"/>
    <w:rsid w:val="008158D6"/>
    <w:rsid w:val="00815E42"/>
    <w:rsid w:val="00816BBE"/>
    <w:rsid w:val="00817196"/>
    <w:rsid w:val="008174AA"/>
    <w:rsid w:val="008175CF"/>
    <w:rsid w:val="00817D6A"/>
    <w:rsid w:val="0082122D"/>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7F6"/>
    <w:rsid w:val="00827D6F"/>
    <w:rsid w:val="00830388"/>
    <w:rsid w:val="008309B3"/>
    <w:rsid w:val="008312E6"/>
    <w:rsid w:val="0083364C"/>
    <w:rsid w:val="0083457C"/>
    <w:rsid w:val="00834F36"/>
    <w:rsid w:val="00836A23"/>
    <w:rsid w:val="008375FE"/>
    <w:rsid w:val="008376AC"/>
    <w:rsid w:val="008411BF"/>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42DA"/>
    <w:rsid w:val="00874312"/>
    <w:rsid w:val="0087437C"/>
    <w:rsid w:val="00874E2E"/>
    <w:rsid w:val="00875270"/>
    <w:rsid w:val="00875CD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743E"/>
    <w:rsid w:val="0089024D"/>
    <w:rsid w:val="00892365"/>
    <w:rsid w:val="00892CD3"/>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3D1"/>
    <w:rsid w:val="008C07E4"/>
    <w:rsid w:val="008C0C48"/>
    <w:rsid w:val="008C0C99"/>
    <w:rsid w:val="008C1752"/>
    <w:rsid w:val="008C1914"/>
    <w:rsid w:val="008C1D60"/>
    <w:rsid w:val="008C2017"/>
    <w:rsid w:val="008C21B3"/>
    <w:rsid w:val="008C239F"/>
    <w:rsid w:val="008C25A1"/>
    <w:rsid w:val="008C27FB"/>
    <w:rsid w:val="008C2F2F"/>
    <w:rsid w:val="008C352C"/>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1A17"/>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3030"/>
    <w:rsid w:val="008E3A3E"/>
    <w:rsid w:val="008E4B89"/>
    <w:rsid w:val="008E5111"/>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298"/>
    <w:rsid w:val="009006E2"/>
    <w:rsid w:val="009009C4"/>
    <w:rsid w:val="00901505"/>
    <w:rsid w:val="00902350"/>
    <w:rsid w:val="00903127"/>
    <w:rsid w:val="0090336B"/>
    <w:rsid w:val="00903D98"/>
    <w:rsid w:val="0090475B"/>
    <w:rsid w:val="00904981"/>
    <w:rsid w:val="00904BDF"/>
    <w:rsid w:val="00904D5B"/>
    <w:rsid w:val="009053AA"/>
    <w:rsid w:val="009058FB"/>
    <w:rsid w:val="00905FE9"/>
    <w:rsid w:val="00906939"/>
    <w:rsid w:val="009074E3"/>
    <w:rsid w:val="00907C0A"/>
    <w:rsid w:val="00907F2E"/>
    <w:rsid w:val="00907F5D"/>
    <w:rsid w:val="00910056"/>
    <w:rsid w:val="00910B7D"/>
    <w:rsid w:val="009118B2"/>
    <w:rsid w:val="00911C82"/>
    <w:rsid w:val="00911DFB"/>
    <w:rsid w:val="0091291D"/>
    <w:rsid w:val="00912EF0"/>
    <w:rsid w:val="009132E4"/>
    <w:rsid w:val="00913316"/>
    <w:rsid w:val="009137AE"/>
    <w:rsid w:val="009139D9"/>
    <w:rsid w:val="009144DF"/>
    <w:rsid w:val="00914AD8"/>
    <w:rsid w:val="00914FF6"/>
    <w:rsid w:val="0091513D"/>
    <w:rsid w:val="0091523E"/>
    <w:rsid w:val="00915729"/>
    <w:rsid w:val="0091595B"/>
    <w:rsid w:val="00915E01"/>
    <w:rsid w:val="00916079"/>
    <w:rsid w:val="0091611D"/>
    <w:rsid w:val="00916B02"/>
    <w:rsid w:val="00917035"/>
    <w:rsid w:val="0091727F"/>
    <w:rsid w:val="00917817"/>
    <w:rsid w:val="009178AF"/>
    <w:rsid w:val="00917CE9"/>
    <w:rsid w:val="00917E62"/>
    <w:rsid w:val="0092009D"/>
    <w:rsid w:val="00920BF2"/>
    <w:rsid w:val="00921111"/>
    <w:rsid w:val="00921F09"/>
    <w:rsid w:val="00922010"/>
    <w:rsid w:val="009221D8"/>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78A9"/>
    <w:rsid w:val="00987DD9"/>
    <w:rsid w:val="009903BE"/>
    <w:rsid w:val="009904BF"/>
    <w:rsid w:val="00990628"/>
    <w:rsid w:val="00990630"/>
    <w:rsid w:val="009907F1"/>
    <w:rsid w:val="00991761"/>
    <w:rsid w:val="00991CB1"/>
    <w:rsid w:val="0099226A"/>
    <w:rsid w:val="009923FF"/>
    <w:rsid w:val="00992482"/>
    <w:rsid w:val="00992A63"/>
    <w:rsid w:val="00992D7C"/>
    <w:rsid w:val="00993082"/>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7022"/>
    <w:rsid w:val="009B0419"/>
    <w:rsid w:val="009B083E"/>
    <w:rsid w:val="009B0D6F"/>
    <w:rsid w:val="009B1B72"/>
    <w:rsid w:val="009B1F30"/>
    <w:rsid w:val="009B1F62"/>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CA8"/>
    <w:rsid w:val="009C5FCB"/>
    <w:rsid w:val="009D03E6"/>
    <w:rsid w:val="009D0ABD"/>
    <w:rsid w:val="009D0FC2"/>
    <w:rsid w:val="009D11B2"/>
    <w:rsid w:val="009D2310"/>
    <w:rsid w:val="009D2BF8"/>
    <w:rsid w:val="009D2C8A"/>
    <w:rsid w:val="009D2F0D"/>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48BA"/>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0F3F"/>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1286"/>
    <w:rsid w:val="00A12910"/>
    <w:rsid w:val="00A13226"/>
    <w:rsid w:val="00A1325D"/>
    <w:rsid w:val="00A1380E"/>
    <w:rsid w:val="00A13E54"/>
    <w:rsid w:val="00A13E8E"/>
    <w:rsid w:val="00A13F1C"/>
    <w:rsid w:val="00A1409F"/>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47E"/>
    <w:rsid w:val="00A30C0A"/>
    <w:rsid w:val="00A312E9"/>
    <w:rsid w:val="00A3188A"/>
    <w:rsid w:val="00A3237C"/>
    <w:rsid w:val="00A3448A"/>
    <w:rsid w:val="00A34C4A"/>
    <w:rsid w:val="00A3565D"/>
    <w:rsid w:val="00A35F2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1F9"/>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870"/>
    <w:rsid w:val="00A659B2"/>
    <w:rsid w:val="00A660A9"/>
    <w:rsid w:val="00A660AC"/>
    <w:rsid w:val="00A6670E"/>
    <w:rsid w:val="00A673D9"/>
    <w:rsid w:val="00A67D0E"/>
    <w:rsid w:val="00A67E6C"/>
    <w:rsid w:val="00A71B99"/>
    <w:rsid w:val="00A72576"/>
    <w:rsid w:val="00A739D0"/>
    <w:rsid w:val="00A74D5D"/>
    <w:rsid w:val="00A75035"/>
    <w:rsid w:val="00A761D4"/>
    <w:rsid w:val="00A7632A"/>
    <w:rsid w:val="00A76375"/>
    <w:rsid w:val="00A77063"/>
    <w:rsid w:val="00A777A6"/>
    <w:rsid w:val="00A77EC4"/>
    <w:rsid w:val="00A809A7"/>
    <w:rsid w:val="00A80FEE"/>
    <w:rsid w:val="00A819A2"/>
    <w:rsid w:val="00A823E0"/>
    <w:rsid w:val="00A8386C"/>
    <w:rsid w:val="00A84493"/>
    <w:rsid w:val="00A8518B"/>
    <w:rsid w:val="00A867AD"/>
    <w:rsid w:val="00A871D6"/>
    <w:rsid w:val="00A90190"/>
    <w:rsid w:val="00A909FE"/>
    <w:rsid w:val="00A90D6C"/>
    <w:rsid w:val="00A92815"/>
    <w:rsid w:val="00A92879"/>
    <w:rsid w:val="00A9338F"/>
    <w:rsid w:val="00A9360F"/>
    <w:rsid w:val="00A93ACA"/>
    <w:rsid w:val="00A9442A"/>
    <w:rsid w:val="00A9515C"/>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55E"/>
    <w:rsid w:val="00AB0BC8"/>
    <w:rsid w:val="00AB103E"/>
    <w:rsid w:val="00AB11CA"/>
    <w:rsid w:val="00AB14D9"/>
    <w:rsid w:val="00AB1857"/>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E"/>
    <w:rsid w:val="00AD3540"/>
    <w:rsid w:val="00AD3D24"/>
    <w:rsid w:val="00AD3D36"/>
    <w:rsid w:val="00AD3F94"/>
    <w:rsid w:val="00AD4A5A"/>
    <w:rsid w:val="00AD4F61"/>
    <w:rsid w:val="00AD5383"/>
    <w:rsid w:val="00AD56DE"/>
    <w:rsid w:val="00AD60F1"/>
    <w:rsid w:val="00AD683A"/>
    <w:rsid w:val="00AE03C4"/>
    <w:rsid w:val="00AE09CD"/>
    <w:rsid w:val="00AE09F1"/>
    <w:rsid w:val="00AE122E"/>
    <w:rsid w:val="00AE1802"/>
    <w:rsid w:val="00AE18FB"/>
    <w:rsid w:val="00AE193C"/>
    <w:rsid w:val="00AE20C5"/>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E746C"/>
    <w:rsid w:val="00AF01A6"/>
    <w:rsid w:val="00AF08B8"/>
    <w:rsid w:val="00AF1574"/>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4CFB"/>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208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122"/>
    <w:rsid w:val="00B41888"/>
    <w:rsid w:val="00B418CD"/>
    <w:rsid w:val="00B41A75"/>
    <w:rsid w:val="00B41C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C2"/>
    <w:rsid w:val="00B57542"/>
    <w:rsid w:val="00B60697"/>
    <w:rsid w:val="00B60F9A"/>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362E"/>
    <w:rsid w:val="00B85584"/>
    <w:rsid w:val="00B85DE5"/>
    <w:rsid w:val="00B86984"/>
    <w:rsid w:val="00B86C49"/>
    <w:rsid w:val="00B8715A"/>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BCE"/>
    <w:rsid w:val="00B96046"/>
    <w:rsid w:val="00B97625"/>
    <w:rsid w:val="00BA0E86"/>
    <w:rsid w:val="00BA0FAB"/>
    <w:rsid w:val="00BA1913"/>
    <w:rsid w:val="00BA1C7A"/>
    <w:rsid w:val="00BA2124"/>
    <w:rsid w:val="00BA2280"/>
    <w:rsid w:val="00BA2915"/>
    <w:rsid w:val="00BA2A08"/>
    <w:rsid w:val="00BA364F"/>
    <w:rsid w:val="00BA450E"/>
    <w:rsid w:val="00BA45F9"/>
    <w:rsid w:val="00BA465D"/>
    <w:rsid w:val="00BA56D2"/>
    <w:rsid w:val="00BA5811"/>
    <w:rsid w:val="00BA6C36"/>
    <w:rsid w:val="00BA70F9"/>
    <w:rsid w:val="00BA76E0"/>
    <w:rsid w:val="00BA799B"/>
    <w:rsid w:val="00BB1200"/>
    <w:rsid w:val="00BB2A25"/>
    <w:rsid w:val="00BB2A3C"/>
    <w:rsid w:val="00BB33CF"/>
    <w:rsid w:val="00BB3E78"/>
    <w:rsid w:val="00BB473C"/>
    <w:rsid w:val="00BB49E6"/>
    <w:rsid w:val="00BB4EDC"/>
    <w:rsid w:val="00BB51E9"/>
    <w:rsid w:val="00BB57D0"/>
    <w:rsid w:val="00BB5BEE"/>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572"/>
    <w:rsid w:val="00BC6342"/>
    <w:rsid w:val="00BC690C"/>
    <w:rsid w:val="00BC6F15"/>
    <w:rsid w:val="00BC7E8C"/>
    <w:rsid w:val="00BD0E9B"/>
    <w:rsid w:val="00BD0FDC"/>
    <w:rsid w:val="00BD219F"/>
    <w:rsid w:val="00BD3E4B"/>
    <w:rsid w:val="00BD3F94"/>
    <w:rsid w:val="00BD48AC"/>
    <w:rsid w:val="00BD4C4F"/>
    <w:rsid w:val="00BD514B"/>
    <w:rsid w:val="00BD5D17"/>
    <w:rsid w:val="00BD5F1A"/>
    <w:rsid w:val="00BD635A"/>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F2D"/>
    <w:rsid w:val="00BF3207"/>
    <w:rsid w:val="00BF3279"/>
    <w:rsid w:val="00BF4195"/>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4B88"/>
    <w:rsid w:val="00C05360"/>
    <w:rsid w:val="00C05706"/>
    <w:rsid w:val="00C06629"/>
    <w:rsid w:val="00C06CFE"/>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54E"/>
    <w:rsid w:val="00C257F1"/>
    <w:rsid w:val="00C25B8B"/>
    <w:rsid w:val="00C275D6"/>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1951"/>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163A"/>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E2F"/>
    <w:rsid w:val="00C7190E"/>
    <w:rsid w:val="00C72D60"/>
    <w:rsid w:val="00C72EF4"/>
    <w:rsid w:val="00C72FE5"/>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E98"/>
    <w:rsid w:val="00C9027A"/>
    <w:rsid w:val="00C9039F"/>
    <w:rsid w:val="00C9068E"/>
    <w:rsid w:val="00C9096B"/>
    <w:rsid w:val="00C90C53"/>
    <w:rsid w:val="00C91070"/>
    <w:rsid w:val="00C91658"/>
    <w:rsid w:val="00C91827"/>
    <w:rsid w:val="00C92176"/>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60A7"/>
    <w:rsid w:val="00CB627B"/>
    <w:rsid w:val="00CB6469"/>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0A0"/>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2A3"/>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4E3"/>
    <w:rsid w:val="00CF59EB"/>
    <w:rsid w:val="00CF5A2E"/>
    <w:rsid w:val="00CF625B"/>
    <w:rsid w:val="00CF668E"/>
    <w:rsid w:val="00CF687E"/>
    <w:rsid w:val="00CF72DA"/>
    <w:rsid w:val="00D005F3"/>
    <w:rsid w:val="00D009B3"/>
    <w:rsid w:val="00D01201"/>
    <w:rsid w:val="00D0241C"/>
    <w:rsid w:val="00D0294B"/>
    <w:rsid w:val="00D02F96"/>
    <w:rsid w:val="00D03373"/>
    <w:rsid w:val="00D0349B"/>
    <w:rsid w:val="00D03F5B"/>
    <w:rsid w:val="00D04A4D"/>
    <w:rsid w:val="00D10249"/>
    <w:rsid w:val="00D105DD"/>
    <w:rsid w:val="00D10D6A"/>
    <w:rsid w:val="00D1121F"/>
    <w:rsid w:val="00D115C3"/>
    <w:rsid w:val="00D11753"/>
    <w:rsid w:val="00D11897"/>
    <w:rsid w:val="00D126B8"/>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5C0D"/>
    <w:rsid w:val="00D25DA8"/>
    <w:rsid w:val="00D260B3"/>
    <w:rsid w:val="00D267EA"/>
    <w:rsid w:val="00D26843"/>
    <w:rsid w:val="00D273F1"/>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A4F"/>
    <w:rsid w:val="00D44ECC"/>
    <w:rsid w:val="00D44F38"/>
    <w:rsid w:val="00D45B5E"/>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33D6"/>
    <w:rsid w:val="00D64B7F"/>
    <w:rsid w:val="00D652B5"/>
    <w:rsid w:val="00D66155"/>
    <w:rsid w:val="00D66C23"/>
    <w:rsid w:val="00D66C73"/>
    <w:rsid w:val="00D66E9F"/>
    <w:rsid w:val="00D67605"/>
    <w:rsid w:val="00D67B25"/>
    <w:rsid w:val="00D7029F"/>
    <w:rsid w:val="00D708B0"/>
    <w:rsid w:val="00D71260"/>
    <w:rsid w:val="00D735C9"/>
    <w:rsid w:val="00D75533"/>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F45"/>
    <w:rsid w:val="00D9364C"/>
    <w:rsid w:val="00D9668B"/>
    <w:rsid w:val="00D97ADF"/>
    <w:rsid w:val="00D97DD8"/>
    <w:rsid w:val="00DA0227"/>
    <w:rsid w:val="00DA1C4C"/>
    <w:rsid w:val="00DA2297"/>
    <w:rsid w:val="00DA29D5"/>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4400"/>
    <w:rsid w:val="00DC53EF"/>
    <w:rsid w:val="00DC5912"/>
    <w:rsid w:val="00DC6206"/>
    <w:rsid w:val="00DC6A99"/>
    <w:rsid w:val="00DC71AC"/>
    <w:rsid w:val="00DD2747"/>
    <w:rsid w:val="00DD33CE"/>
    <w:rsid w:val="00DD387B"/>
    <w:rsid w:val="00DD3CD1"/>
    <w:rsid w:val="00DD5D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07DD0"/>
    <w:rsid w:val="00E110E7"/>
    <w:rsid w:val="00E1139F"/>
    <w:rsid w:val="00E11B20"/>
    <w:rsid w:val="00E11CF2"/>
    <w:rsid w:val="00E12460"/>
    <w:rsid w:val="00E127C5"/>
    <w:rsid w:val="00E1299C"/>
    <w:rsid w:val="00E14196"/>
    <w:rsid w:val="00E142F5"/>
    <w:rsid w:val="00E14BB4"/>
    <w:rsid w:val="00E16203"/>
    <w:rsid w:val="00E16C04"/>
    <w:rsid w:val="00E16CDE"/>
    <w:rsid w:val="00E17FA2"/>
    <w:rsid w:val="00E20617"/>
    <w:rsid w:val="00E20C90"/>
    <w:rsid w:val="00E21170"/>
    <w:rsid w:val="00E21870"/>
    <w:rsid w:val="00E21CDB"/>
    <w:rsid w:val="00E21FA6"/>
    <w:rsid w:val="00E22330"/>
    <w:rsid w:val="00E227DF"/>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4188"/>
    <w:rsid w:val="00E34237"/>
    <w:rsid w:val="00E34A7A"/>
    <w:rsid w:val="00E34B6E"/>
    <w:rsid w:val="00E34B96"/>
    <w:rsid w:val="00E35559"/>
    <w:rsid w:val="00E36DF2"/>
    <w:rsid w:val="00E3723A"/>
    <w:rsid w:val="00E376BA"/>
    <w:rsid w:val="00E37860"/>
    <w:rsid w:val="00E37D10"/>
    <w:rsid w:val="00E403B8"/>
    <w:rsid w:val="00E40B97"/>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1E04"/>
    <w:rsid w:val="00E6357A"/>
    <w:rsid w:val="00E636A2"/>
    <w:rsid w:val="00E63796"/>
    <w:rsid w:val="00E63838"/>
    <w:rsid w:val="00E64434"/>
    <w:rsid w:val="00E658F2"/>
    <w:rsid w:val="00E668BD"/>
    <w:rsid w:val="00E66908"/>
    <w:rsid w:val="00E67C51"/>
    <w:rsid w:val="00E706E1"/>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EB2"/>
    <w:rsid w:val="00E81F10"/>
    <w:rsid w:val="00E8234C"/>
    <w:rsid w:val="00E8267C"/>
    <w:rsid w:val="00E83211"/>
    <w:rsid w:val="00E83AA9"/>
    <w:rsid w:val="00E84BD9"/>
    <w:rsid w:val="00E8553D"/>
    <w:rsid w:val="00E85928"/>
    <w:rsid w:val="00E85C2F"/>
    <w:rsid w:val="00E86BEE"/>
    <w:rsid w:val="00E8728B"/>
    <w:rsid w:val="00E87822"/>
    <w:rsid w:val="00E90299"/>
    <w:rsid w:val="00E90395"/>
    <w:rsid w:val="00E90598"/>
    <w:rsid w:val="00E90E49"/>
    <w:rsid w:val="00E916D8"/>
    <w:rsid w:val="00E917AD"/>
    <w:rsid w:val="00E917F9"/>
    <w:rsid w:val="00E91AE2"/>
    <w:rsid w:val="00E91E45"/>
    <w:rsid w:val="00E91F3A"/>
    <w:rsid w:val="00E9227C"/>
    <w:rsid w:val="00E9291C"/>
    <w:rsid w:val="00E92A3F"/>
    <w:rsid w:val="00E934B0"/>
    <w:rsid w:val="00E93551"/>
    <w:rsid w:val="00E93FFE"/>
    <w:rsid w:val="00E94F8A"/>
    <w:rsid w:val="00E95CCB"/>
    <w:rsid w:val="00E95F79"/>
    <w:rsid w:val="00E964FD"/>
    <w:rsid w:val="00E96D72"/>
    <w:rsid w:val="00E9781C"/>
    <w:rsid w:val="00E979D6"/>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5F1"/>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D5"/>
    <w:rsid w:val="00EC1652"/>
    <w:rsid w:val="00EC24AC"/>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5CE"/>
    <w:rsid w:val="00ED3BAA"/>
    <w:rsid w:val="00ED4875"/>
    <w:rsid w:val="00ED519F"/>
    <w:rsid w:val="00ED5581"/>
    <w:rsid w:val="00ED5798"/>
    <w:rsid w:val="00ED674C"/>
    <w:rsid w:val="00ED79C2"/>
    <w:rsid w:val="00ED7CA8"/>
    <w:rsid w:val="00EE00C4"/>
    <w:rsid w:val="00EE0549"/>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1"/>
    <w:rsid w:val="00EF68E5"/>
    <w:rsid w:val="00EF7B48"/>
    <w:rsid w:val="00EF7CF5"/>
    <w:rsid w:val="00F00EAC"/>
    <w:rsid w:val="00F01277"/>
    <w:rsid w:val="00F01337"/>
    <w:rsid w:val="00F01D43"/>
    <w:rsid w:val="00F051DF"/>
    <w:rsid w:val="00F0528D"/>
    <w:rsid w:val="00F06900"/>
    <w:rsid w:val="00F06C67"/>
    <w:rsid w:val="00F06DFD"/>
    <w:rsid w:val="00F071D1"/>
    <w:rsid w:val="00F07533"/>
    <w:rsid w:val="00F07A7E"/>
    <w:rsid w:val="00F10629"/>
    <w:rsid w:val="00F11764"/>
    <w:rsid w:val="00F12187"/>
    <w:rsid w:val="00F122A5"/>
    <w:rsid w:val="00F12611"/>
    <w:rsid w:val="00F13079"/>
    <w:rsid w:val="00F1362F"/>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E8E"/>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AB"/>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C1"/>
    <w:rsid w:val="00F76B68"/>
    <w:rsid w:val="00F76D83"/>
    <w:rsid w:val="00F76EFA"/>
    <w:rsid w:val="00F77D6D"/>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1B6"/>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F64"/>
    <w:rsid w:val="00F96985"/>
    <w:rsid w:val="00F97838"/>
    <w:rsid w:val="00FA0004"/>
    <w:rsid w:val="00FA1116"/>
    <w:rsid w:val="00FA197F"/>
    <w:rsid w:val="00FA1D2C"/>
    <w:rsid w:val="00FA2BB3"/>
    <w:rsid w:val="00FA2E6D"/>
    <w:rsid w:val="00FA3962"/>
    <w:rsid w:val="00FA4365"/>
    <w:rsid w:val="00FA44E6"/>
    <w:rsid w:val="00FA4EB8"/>
    <w:rsid w:val="00FA5990"/>
    <w:rsid w:val="00FA59C1"/>
    <w:rsid w:val="00FA5E47"/>
    <w:rsid w:val="00FA5F87"/>
    <w:rsid w:val="00FA6FEE"/>
    <w:rsid w:val="00FA752E"/>
    <w:rsid w:val="00FA7EAB"/>
    <w:rsid w:val="00FB02DA"/>
    <w:rsid w:val="00FB07D3"/>
    <w:rsid w:val="00FB10CE"/>
    <w:rsid w:val="00FB1455"/>
    <w:rsid w:val="00FB22F4"/>
    <w:rsid w:val="00FB24CB"/>
    <w:rsid w:val="00FB24F8"/>
    <w:rsid w:val="00FB2AD7"/>
    <w:rsid w:val="00FB3BBC"/>
    <w:rsid w:val="00FB4063"/>
    <w:rsid w:val="00FB4C80"/>
    <w:rsid w:val="00FB6642"/>
    <w:rsid w:val="00FB6A6A"/>
    <w:rsid w:val="00FB6B24"/>
    <w:rsid w:val="00FB7D47"/>
    <w:rsid w:val="00FB7F96"/>
    <w:rsid w:val="00FC0335"/>
    <w:rsid w:val="00FC0391"/>
    <w:rsid w:val="00FC17DC"/>
    <w:rsid w:val="00FC20B8"/>
    <w:rsid w:val="00FC214E"/>
    <w:rsid w:val="00FC340D"/>
    <w:rsid w:val="00FC433C"/>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461F9"/>
    <w:pPr>
      <w:widowControl w:val="0"/>
      <w:overflowPunct/>
      <w:autoSpaceDE/>
      <w:autoSpaceDN/>
      <w:adjustRightInd/>
      <w:spacing w:after="0" w:line="252" w:lineRule="auto"/>
      <w:ind w:firstLine="202"/>
      <w:textAlignment w:val="auto"/>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77624348">
      <w:bodyDiv w:val="1"/>
      <w:marLeft w:val="0"/>
      <w:marRight w:val="0"/>
      <w:marTop w:val="0"/>
      <w:marBottom w:val="0"/>
      <w:divBdr>
        <w:top w:val="none" w:sz="0" w:space="0" w:color="auto"/>
        <w:left w:val="none" w:sz="0" w:space="0" w:color="auto"/>
        <w:bottom w:val="none" w:sz="0" w:space="0" w:color="auto"/>
        <w:right w:val="none" w:sz="0" w:space="0" w:color="auto"/>
      </w:divBdr>
      <w:divsChild>
        <w:div w:id="822087981">
          <w:marLeft w:val="1555"/>
          <w:marRight w:val="0"/>
          <w:marTop w:val="96"/>
          <w:marBottom w:val="0"/>
          <w:divBdr>
            <w:top w:val="none" w:sz="0" w:space="0" w:color="auto"/>
            <w:left w:val="none" w:sz="0" w:space="0" w:color="auto"/>
            <w:bottom w:val="none" w:sz="0" w:space="0" w:color="auto"/>
            <w:right w:val="none" w:sz="0" w:space="0" w:color="auto"/>
          </w:divBdr>
        </w:div>
      </w:divsChild>
    </w:div>
    <w:div w:id="22494902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3702857">
      <w:bodyDiv w:val="1"/>
      <w:marLeft w:val="0"/>
      <w:marRight w:val="0"/>
      <w:marTop w:val="0"/>
      <w:marBottom w:val="0"/>
      <w:divBdr>
        <w:top w:val="none" w:sz="0" w:space="0" w:color="auto"/>
        <w:left w:val="none" w:sz="0" w:space="0" w:color="auto"/>
        <w:bottom w:val="none" w:sz="0" w:space="0" w:color="auto"/>
        <w:right w:val="none" w:sz="0" w:space="0" w:color="auto"/>
      </w:divBdr>
      <w:divsChild>
        <w:div w:id="540560246">
          <w:marLeft w:val="720"/>
          <w:marRight w:val="0"/>
          <w:marTop w:val="115"/>
          <w:marBottom w:val="0"/>
          <w:divBdr>
            <w:top w:val="none" w:sz="0" w:space="0" w:color="auto"/>
            <w:left w:val="none" w:sz="0" w:space="0" w:color="auto"/>
            <w:bottom w:val="none" w:sz="0" w:space="0" w:color="auto"/>
            <w:right w:val="none" w:sz="0" w:space="0" w:color="auto"/>
          </w:divBdr>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06372887">
      <w:bodyDiv w:val="1"/>
      <w:marLeft w:val="0"/>
      <w:marRight w:val="0"/>
      <w:marTop w:val="0"/>
      <w:marBottom w:val="0"/>
      <w:divBdr>
        <w:top w:val="none" w:sz="0" w:space="0" w:color="auto"/>
        <w:left w:val="none" w:sz="0" w:space="0" w:color="auto"/>
        <w:bottom w:val="none" w:sz="0" w:space="0" w:color="auto"/>
        <w:right w:val="none" w:sz="0" w:space="0" w:color="auto"/>
      </w:divBdr>
    </w:div>
    <w:div w:id="1792938854">
      <w:bodyDiv w:val="1"/>
      <w:marLeft w:val="0"/>
      <w:marRight w:val="0"/>
      <w:marTop w:val="0"/>
      <w:marBottom w:val="0"/>
      <w:divBdr>
        <w:top w:val="none" w:sz="0" w:space="0" w:color="auto"/>
        <w:left w:val="none" w:sz="0" w:space="0" w:color="auto"/>
        <w:bottom w:val="none" w:sz="0" w:space="0" w:color="auto"/>
        <w:right w:val="none" w:sz="0" w:space="0" w:color="auto"/>
      </w:divBdr>
      <w:divsChild>
        <w:div w:id="571157483">
          <w:marLeft w:val="720"/>
          <w:marRight w:val="0"/>
          <w:marTop w:val="115"/>
          <w:marBottom w:val="0"/>
          <w:divBdr>
            <w:top w:val="none" w:sz="0" w:space="0" w:color="auto"/>
            <w:left w:val="none" w:sz="0" w:space="0" w:color="auto"/>
            <w:bottom w:val="none" w:sz="0" w:space="0" w:color="auto"/>
            <w:right w:val="none" w:sz="0" w:space="0" w:color="auto"/>
          </w:divBdr>
        </w:div>
        <w:div w:id="1651131967">
          <w:marLeft w:val="1555"/>
          <w:marRight w:val="0"/>
          <w:marTop w:val="96"/>
          <w:marBottom w:val="0"/>
          <w:divBdr>
            <w:top w:val="none" w:sz="0" w:space="0" w:color="auto"/>
            <w:left w:val="none" w:sz="0" w:space="0" w:color="auto"/>
            <w:bottom w:val="none" w:sz="0" w:space="0" w:color="auto"/>
            <w:right w:val="none" w:sz="0" w:space="0" w:color="auto"/>
          </w:divBdr>
        </w:div>
        <w:div w:id="496002014">
          <w:marLeft w:val="72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07/relationships/hdphoto" Target="media/hdphoto1.wd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932A72B9-9102-4B2C-B874-B860989F4592}">
  <ds:schemaRefs>
    <ds:schemaRef ds:uri="http://www.w3.org/XML/1998/namespace"/>
    <ds:schemaRef ds:uri="http://purl.org/dc/terms/"/>
    <ds:schemaRef ds:uri="http://schemas.microsoft.com/office/2006/documentManagement/types"/>
    <ds:schemaRef ds:uri="http://schemas.microsoft.com/office/2006/metadata/properties"/>
    <ds:schemaRef ds:uri="e32f50e1-6846-4d7d-ad60-ccd6877e6c5e"/>
    <ds:schemaRef ds:uri="http://purl.org/dc/elements/1.1/"/>
    <ds:schemaRef ds:uri="http://schemas.microsoft.com/sharepoint/v4"/>
    <ds:schemaRef ds:uri="http://purl.org/dc/dcmitype/"/>
    <ds:schemaRef ds:uri="http://schemas.openxmlformats.org/package/2006/metadata/core-properties"/>
    <ds:schemaRef ds:uri="http://schemas.microsoft.com/office/infopath/2007/PartnerControls"/>
    <ds:schemaRef ds:uri="23a22248-acb0-4303-bd1b-c36b2527d0a2"/>
    <ds:schemaRef ds:uri="5a888943-97ca-4c93-b605-714bb5e9e285"/>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B5E88800-FC76-486B-9D68-0F9DC2DD4036}"/>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4682</TotalTime>
  <Pages>5</Pages>
  <Words>2118</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14168</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Paul Marinier</cp:lastModifiedBy>
  <cp:revision>198</cp:revision>
  <cp:lastPrinted>2016-11-04T21:26:00Z</cp:lastPrinted>
  <dcterms:created xsi:type="dcterms:W3CDTF">2023-08-03T16:38:00Z</dcterms:created>
  <dcterms:modified xsi:type="dcterms:W3CDTF">2023-12-03T02:01:00Z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